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Rutenettabelllys"/>
        <w:tblpPr w:leftFromText="181" w:rightFromText="181" w:bottomFromText="680" w:vertAnchor="page" w:horzAnchor="margin" w:tblpY="2439"/>
        <w:tblOverlap w:val="never"/>
        <w:tblW w:w="9129" w:type="dxa"/>
        <w:tblLook w:val="04A0" w:firstRow="1" w:lastRow="0" w:firstColumn="1" w:lastColumn="0" w:noHBand="0" w:noVBand="1"/>
      </w:tblPr>
      <w:tblGrid>
        <w:gridCol w:w="6673"/>
        <w:gridCol w:w="705"/>
        <w:gridCol w:w="1751"/>
      </w:tblGrid>
      <w:tr w:rsidR="002D44C3" w:rsidTr="00780AAE">
        <w:trPr>
          <w:trHeight w:hRule="exact" w:val="1276"/>
        </w:trPr>
        <w:tc>
          <w:tcPr>
            <w:tcW w:w="6435" w:type="dxa"/>
          </w:tcPr>
          <w:p w:rsidR="006764F3" w:rsidRPr="008F6128" w:rsidRDefault="006764F3" w:rsidP="005418C8">
            <w:pPr>
              <w:spacing w:after="0" w:line="240" w:lineRule="atLeast"/>
              <w:rPr>
                <w:bCs/>
                <w:szCs w:val="18"/>
                <w:lang w:val="en-GB"/>
              </w:rPr>
            </w:pPr>
            <w:r w:rsidRPr="008F6128">
              <w:rPr>
                <w:bCs/>
                <w:szCs w:val="18"/>
                <w:lang w:val="en-GB"/>
              </w:rPr>
              <w:t>Click here to enter text.</w:t>
            </w:r>
          </w:p>
          <w:p w:rsidR="006764F3" w:rsidRPr="008F6128" w:rsidRDefault="006764F3" w:rsidP="005418C8">
            <w:pPr>
              <w:spacing w:after="0" w:line="240" w:lineRule="atLeast"/>
              <w:rPr>
                <w:bCs/>
                <w:szCs w:val="18"/>
                <w:lang w:val="en-GB"/>
              </w:rPr>
            </w:pPr>
            <w:r w:rsidRPr="008F6128">
              <w:rPr>
                <w:bCs/>
                <w:szCs w:val="18"/>
                <w:lang w:val="en-GB"/>
              </w:rPr>
              <w:t>Click here to enter text.</w:t>
            </w:r>
          </w:p>
          <w:p w:rsidR="006764F3" w:rsidRPr="008F6128" w:rsidRDefault="006764F3" w:rsidP="005418C8">
            <w:pPr>
              <w:spacing w:after="0" w:line="240" w:lineRule="atLeast"/>
              <w:rPr>
                <w:bCs/>
                <w:szCs w:val="18"/>
                <w:lang w:val="en-GB"/>
              </w:rPr>
            </w:pPr>
            <w:r w:rsidRPr="008F6128">
              <w:rPr>
                <w:bCs/>
                <w:szCs w:val="18"/>
                <w:lang w:val="en-GB"/>
              </w:rPr>
              <w:t>Click here to enter text.</w:t>
            </w:r>
          </w:p>
          <w:p w:rsidR="002D44C3" w:rsidRPr="006764F3" w:rsidRDefault="00FE6B0D" w:rsidP="005418C8">
            <w:pPr>
              <w:spacing w:after="0" w:line="240" w:lineRule="atLeast"/>
              <w:rPr>
                <w:sz w:val="14"/>
                <w:szCs w:val="14"/>
                <w:lang w:val="en-US"/>
              </w:rPr>
            </w:pPr>
            <w:sdt>
              <w:sdtPr>
                <w:rPr>
                  <w:bCs/>
                  <w:szCs w:val="18"/>
                  <w:lang w:val="en-GB"/>
                </w:rPr>
                <w:alias w:val="Att: Navn"/>
                <w:tag w:val="Att: Navn"/>
                <w:id w:val="-1739939617"/>
                <w:placeholder>
                  <w:docPart w:val="C396C56178E4E946AB7F1BB98E40A059"/>
                </w:placeholder>
                <w:text/>
              </w:sdtPr>
              <w:sdtEndPr/>
              <w:sdtContent>
                <w:proofErr w:type="spellStart"/>
                <w:r w:rsidR="006764F3" w:rsidRPr="008F6128">
                  <w:rPr>
                    <w:bCs/>
                    <w:szCs w:val="18"/>
                    <w:lang w:val="en-GB"/>
                  </w:rPr>
                  <w:t>Att</w:t>
                </w:r>
                <w:proofErr w:type="spellEnd"/>
                <w:r w:rsidR="006764F3" w:rsidRPr="008F6128">
                  <w:rPr>
                    <w:bCs/>
                    <w:szCs w:val="18"/>
                    <w:lang w:val="en-GB"/>
                  </w:rPr>
                  <w:t xml:space="preserve">: </w:t>
                </w:r>
                <w:proofErr w:type="spellStart"/>
                <w:r w:rsidR="006764F3" w:rsidRPr="008F6128">
                  <w:rPr>
                    <w:bCs/>
                    <w:szCs w:val="18"/>
                    <w:lang w:val="en-GB"/>
                  </w:rPr>
                  <w:t>Kontaktperson</w:t>
                </w:r>
                <w:proofErr w:type="spellEnd"/>
              </w:sdtContent>
            </w:sdt>
          </w:p>
        </w:tc>
        <w:tc>
          <w:tcPr>
            <w:tcW w:w="680" w:type="dxa"/>
          </w:tcPr>
          <w:p w:rsidR="002D44C3" w:rsidRDefault="002D44C3" w:rsidP="005418C8">
            <w:pPr>
              <w:spacing w:after="0" w:line="200" w:lineRule="atLeas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Vår ref.:</w:t>
            </w:r>
          </w:p>
          <w:p w:rsidR="00301872" w:rsidRDefault="00301872" w:rsidP="005418C8">
            <w:pPr>
              <w:spacing w:after="0" w:line="200" w:lineRule="atLeast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Saksnr</w:t>
            </w:r>
            <w:proofErr w:type="spellEnd"/>
            <w:r>
              <w:rPr>
                <w:sz w:val="14"/>
                <w:szCs w:val="14"/>
              </w:rPr>
              <w:t>.:</w:t>
            </w:r>
          </w:p>
          <w:p w:rsidR="002D44C3" w:rsidRDefault="002D44C3" w:rsidP="005418C8">
            <w:pPr>
              <w:spacing w:after="0" w:line="200" w:lineRule="atLeas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Sted:</w:t>
            </w:r>
          </w:p>
          <w:p w:rsidR="002D44C3" w:rsidRPr="00623D99" w:rsidRDefault="002D44C3" w:rsidP="005418C8">
            <w:pPr>
              <w:spacing w:after="0" w:line="200" w:lineRule="atLeas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Dato:</w:t>
            </w:r>
          </w:p>
        </w:tc>
        <w:tc>
          <w:tcPr>
            <w:tcW w:w="1688" w:type="dxa"/>
          </w:tcPr>
          <w:sdt>
            <w:sdtPr>
              <w:rPr>
                <w:sz w:val="14"/>
                <w:szCs w:val="14"/>
              </w:rPr>
              <w:alias w:val="Navn"/>
              <w:tag w:val="Navn"/>
              <w:id w:val="1753393669"/>
              <w:placeholder>
                <w:docPart w:val="DBCF781A69B3004DB5DCF927E5DBF25C"/>
              </w:placeholder>
              <w:showingPlcHdr/>
              <w:text/>
            </w:sdtPr>
            <w:sdtEndPr/>
            <w:sdtContent>
              <w:p w:rsidR="002D44C3" w:rsidRPr="002D44C3" w:rsidRDefault="002D44C3" w:rsidP="005418C8">
                <w:pPr>
                  <w:spacing w:after="0" w:line="200" w:lineRule="atLeast"/>
                  <w:rPr>
                    <w:sz w:val="14"/>
                    <w:szCs w:val="14"/>
                  </w:rPr>
                </w:pPr>
                <w:r w:rsidRPr="002D44C3">
                  <w:rPr>
                    <w:rStyle w:val="Plassholdertekst"/>
                    <w:color w:val="auto"/>
                    <w:sz w:val="14"/>
                    <w:szCs w:val="14"/>
                  </w:rPr>
                  <w:t>[Navn]</w:t>
                </w:r>
              </w:p>
            </w:sdtContent>
          </w:sdt>
          <w:sdt>
            <w:sdtPr>
              <w:rPr>
                <w:sz w:val="14"/>
                <w:szCs w:val="14"/>
              </w:rPr>
              <w:alias w:val="Sted"/>
              <w:tag w:val="Sted"/>
              <w:id w:val="77644035"/>
              <w:placeholder>
                <w:docPart w:val="56D13A6543996643A7FD585D5148DFE7"/>
              </w:placeholder>
              <w:text/>
            </w:sdtPr>
            <w:sdtEndPr/>
            <w:sdtContent>
              <w:p w:rsidR="002D44C3" w:rsidRPr="002D44C3" w:rsidRDefault="00301872" w:rsidP="005418C8">
                <w:pPr>
                  <w:spacing w:after="0" w:line="200" w:lineRule="atLeast"/>
                  <w:rPr>
                    <w:sz w:val="14"/>
                    <w:szCs w:val="14"/>
                  </w:rPr>
                </w:pPr>
                <w:r w:rsidRPr="000C52EC">
                  <w:rPr>
                    <w:sz w:val="14"/>
                    <w:szCs w:val="14"/>
                  </w:rPr>
                  <w:t>[</w:t>
                </w:r>
                <w:proofErr w:type="spellStart"/>
                <w:r>
                  <w:rPr>
                    <w:sz w:val="14"/>
                    <w:szCs w:val="14"/>
                  </w:rPr>
                  <w:t>nr</w:t>
                </w:r>
                <w:proofErr w:type="spellEnd"/>
                <w:r w:rsidRPr="000C52EC">
                  <w:rPr>
                    <w:sz w:val="14"/>
                    <w:szCs w:val="14"/>
                  </w:rPr>
                  <w:t>]</w:t>
                </w:r>
                <w:r>
                  <w:rPr>
                    <w:sz w:val="14"/>
                    <w:szCs w:val="14"/>
                  </w:rPr>
                  <w:t xml:space="preserve"> </w:t>
                </w:r>
              </w:p>
            </w:sdtContent>
          </w:sdt>
          <w:p w:rsidR="00301872" w:rsidRDefault="00FE6B0D" w:rsidP="00301872">
            <w:pPr>
              <w:spacing w:after="0" w:line="200" w:lineRule="atLeast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4"/>
                </w:rPr>
                <w:alias w:val="Sted"/>
                <w:tag w:val="Sted"/>
                <w:id w:val="720795798"/>
                <w:placeholder>
                  <w:docPart w:val="EB60A07DA1C1C44D8F1F890B236DF37F"/>
                </w:placeholder>
                <w:showingPlcHdr/>
                <w:text/>
              </w:sdtPr>
              <w:sdtEndPr/>
              <w:sdtContent>
                <w:r w:rsidR="00301872" w:rsidRPr="002D44C3">
                  <w:rPr>
                    <w:rStyle w:val="Plassholdertekst"/>
                    <w:color w:val="auto"/>
                    <w:sz w:val="14"/>
                    <w:szCs w:val="14"/>
                  </w:rPr>
                  <w:t>[Sted]</w:t>
                </w:r>
              </w:sdtContent>
            </w:sdt>
          </w:p>
          <w:sdt>
            <w:sdtPr>
              <w:rPr>
                <w:sz w:val="14"/>
                <w:szCs w:val="14"/>
              </w:rPr>
              <w:alias w:val="Dato"/>
              <w:tag w:val="Dato"/>
              <w:id w:val="-535433683"/>
              <w:placeholder>
                <w:docPart w:val="A5630714EAECF2429B9C7ACF9DE410B1"/>
              </w:placeholder>
              <w:date>
                <w:dateFormat w:val="dd.MM.yyyy"/>
                <w:lid w:val="nb-NO"/>
                <w:storeMappedDataAs w:val="dateTime"/>
                <w:calendar w:val="gregorian"/>
              </w:date>
            </w:sdtPr>
            <w:sdtEndPr/>
            <w:sdtContent>
              <w:p w:rsidR="00301872" w:rsidRDefault="00301872" w:rsidP="00301872">
                <w:pPr>
                  <w:spacing w:after="0" w:line="200" w:lineRule="atLeast"/>
                  <w:rPr>
                    <w:sz w:val="14"/>
                    <w:szCs w:val="14"/>
                  </w:rPr>
                </w:pPr>
                <w:r w:rsidRPr="005418C8">
                  <w:rPr>
                    <w:sz w:val="14"/>
                    <w:szCs w:val="14"/>
                  </w:rPr>
                  <w:t>[Dato]</w:t>
                </w:r>
              </w:p>
            </w:sdtContent>
          </w:sdt>
          <w:p w:rsidR="002D44C3" w:rsidRPr="005418C8" w:rsidRDefault="002D44C3" w:rsidP="005418C8">
            <w:pPr>
              <w:spacing w:after="0" w:line="200" w:lineRule="atLeast"/>
              <w:rPr>
                <w:sz w:val="14"/>
                <w:szCs w:val="14"/>
              </w:rPr>
            </w:pPr>
          </w:p>
          <w:p w:rsidR="002D44C3" w:rsidRDefault="002D44C3" w:rsidP="005418C8">
            <w:pPr>
              <w:spacing w:after="0" w:line="200" w:lineRule="atLeast"/>
              <w:rPr>
                <w:sz w:val="14"/>
                <w:szCs w:val="14"/>
              </w:rPr>
            </w:pPr>
          </w:p>
        </w:tc>
      </w:tr>
    </w:tbl>
    <w:sdt>
      <w:sdtPr>
        <w:alias w:val="Heading"/>
        <w:tag w:val="Heading"/>
        <w:id w:val="1883208738"/>
        <w:placeholder>
          <w:docPart w:val="2DD1287129E1184187B300DD950969A1"/>
        </w:placeholder>
        <w:showingPlcHdr/>
        <w:text/>
      </w:sdtPr>
      <w:sdtEndPr/>
      <w:sdtContent>
        <w:p w:rsidR="009D4FAB" w:rsidRDefault="007064A2" w:rsidP="006F63BB">
          <w:pPr>
            <w:pStyle w:val="Overskrift1"/>
          </w:pPr>
          <w:r>
            <w:t>[Heading]</w:t>
          </w:r>
        </w:p>
      </w:sdtContent>
    </w:sdt>
    <w:sdt>
      <w:sdtPr>
        <w:alias w:val="Brødtekst"/>
        <w:tag w:val="Brødtekst"/>
        <w:id w:val="74258326"/>
        <w:placeholder>
          <w:docPart w:val="B752CE1F142D6B4D8C441CAC223668BC"/>
        </w:placeholder>
        <w:temporary/>
        <w:showingPlcHdr/>
        <w:text w:multiLine="1"/>
      </w:sdtPr>
      <w:sdtEndPr/>
      <w:sdtContent>
        <w:p w:rsidR="006D3216" w:rsidRDefault="006F63BB" w:rsidP="006F63BB">
          <w:r w:rsidRPr="006F63BB">
            <w:rPr>
              <w:rStyle w:val="Plassholdertekst"/>
              <w:color w:val="auto"/>
            </w:rPr>
            <w:t>[Brødtekst]</w:t>
          </w:r>
        </w:p>
      </w:sdtContent>
    </w:sdt>
    <w:p w:rsidR="007064A2" w:rsidRDefault="007064A2" w:rsidP="006D3216">
      <w:pPr>
        <w:spacing w:line="259" w:lineRule="auto"/>
      </w:pPr>
    </w:p>
    <w:p w:rsidR="004521D6" w:rsidRDefault="004521D6" w:rsidP="006D3216">
      <w:pPr>
        <w:spacing w:line="259" w:lineRule="auto"/>
      </w:pPr>
    </w:p>
    <w:p w:rsidR="004521D6" w:rsidRDefault="004521D6" w:rsidP="006D3216">
      <w:pPr>
        <w:spacing w:line="259" w:lineRule="auto"/>
      </w:pPr>
    </w:p>
    <w:p w:rsidR="004521D6" w:rsidRDefault="004521D6" w:rsidP="006D3216">
      <w:pPr>
        <w:spacing w:line="259" w:lineRule="auto"/>
      </w:pPr>
    </w:p>
    <w:p w:rsidR="004521D6" w:rsidRDefault="004521D6" w:rsidP="006D3216">
      <w:pPr>
        <w:spacing w:line="259" w:lineRule="auto"/>
      </w:pPr>
    </w:p>
    <w:p w:rsidR="004521D6" w:rsidRDefault="004521D6" w:rsidP="006D3216">
      <w:pPr>
        <w:spacing w:line="259" w:lineRule="auto"/>
      </w:pPr>
    </w:p>
    <w:p w:rsidR="004521D6" w:rsidRPr="00467586" w:rsidRDefault="004521D6" w:rsidP="004521D6">
      <w:pPr>
        <w:spacing w:line="280" w:lineRule="exact"/>
        <w:rPr>
          <w:bCs/>
          <w:szCs w:val="18"/>
          <w:lang w:val="en-GB"/>
        </w:rPr>
      </w:pPr>
      <w:r w:rsidRPr="00467586">
        <w:rPr>
          <w:bCs/>
          <w:szCs w:val="18"/>
          <w:lang w:val="en-GB"/>
        </w:rPr>
        <w:t xml:space="preserve">Med </w:t>
      </w:r>
      <w:proofErr w:type="spellStart"/>
      <w:r w:rsidRPr="00467586">
        <w:rPr>
          <w:bCs/>
          <w:szCs w:val="18"/>
          <w:lang w:val="en-GB"/>
        </w:rPr>
        <w:t>vennlig</w:t>
      </w:r>
      <w:proofErr w:type="spellEnd"/>
      <w:r w:rsidRPr="00467586">
        <w:rPr>
          <w:bCs/>
          <w:szCs w:val="18"/>
          <w:lang w:val="en-GB"/>
        </w:rPr>
        <w:t xml:space="preserve"> </w:t>
      </w:r>
      <w:proofErr w:type="spellStart"/>
      <w:r w:rsidRPr="00467586">
        <w:rPr>
          <w:bCs/>
          <w:szCs w:val="18"/>
          <w:lang w:val="en-GB"/>
        </w:rPr>
        <w:t>hilsen</w:t>
      </w:r>
      <w:proofErr w:type="spellEnd"/>
      <w:r w:rsidR="004D3F1E" w:rsidRPr="00467586">
        <w:rPr>
          <w:bCs/>
          <w:szCs w:val="18"/>
          <w:lang w:val="en-GB"/>
        </w:rPr>
        <w:br/>
      </w:r>
      <w:r w:rsidR="0078243C" w:rsidRPr="00467586">
        <w:rPr>
          <w:bCs/>
          <w:szCs w:val="18"/>
          <w:lang w:val="en-GB"/>
        </w:rPr>
        <w:br/>
      </w:r>
      <w:r w:rsidRPr="00467586">
        <w:rPr>
          <w:bCs/>
          <w:szCs w:val="18"/>
          <w:lang w:val="en-GB"/>
        </w:rPr>
        <w:t>Click here to enter text.</w:t>
      </w:r>
      <w:r w:rsidRPr="00467586">
        <w:rPr>
          <w:bCs/>
          <w:szCs w:val="18"/>
          <w:lang w:val="en-GB"/>
        </w:rPr>
        <w:br/>
        <w:t>Click here to enter text.</w:t>
      </w:r>
    </w:p>
    <w:p w:rsidR="004521D6" w:rsidRPr="004521D6" w:rsidRDefault="004521D6" w:rsidP="004521D6">
      <w:pPr>
        <w:spacing w:line="280" w:lineRule="exact"/>
        <w:rPr>
          <w:b/>
          <w:sz w:val="19"/>
          <w:szCs w:val="19"/>
          <w:lang w:val="en-GB"/>
        </w:rPr>
      </w:pPr>
    </w:p>
    <w:sectPr w:rsidR="004521D6" w:rsidRPr="004521D6" w:rsidSect="007064A2">
      <w:headerReference w:type="first" r:id="rId6"/>
      <w:pgSz w:w="11906" w:h="16838"/>
      <w:pgMar w:top="2495" w:right="1361" w:bottom="680" w:left="1361" w:header="709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E6B0D" w:rsidRDefault="00FE6B0D" w:rsidP="00BF39FB">
      <w:pPr>
        <w:spacing w:after="0" w:line="240" w:lineRule="auto"/>
      </w:pPr>
      <w:r>
        <w:separator/>
      </w:r>
    </w:p>
  </w:endnote>
  <w:endnote w:type="continuationSeparator" w:id="0">
    <w:p w:rsidR="00FE6B0D" w:rsidRDefault="00FE6B0D" w:rsidP="00BF3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lan Pro News">
    <w:panose1 w:val="020B0604020202020204"/>
    <w:charset w:val="4D"/>
    <w:family w:val="auto"/>
    <w:notTrueType/>
    <w:pitch w:val="variable"/>
    <w:sig w:usb0="A00000FF" w:usb1="5000205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lan Pro">
    <w:panose1 w:val="020B0604020202020204"/>
    <w:charset w:val="4D"/>
    <w:family w:val="auto"/>
    <w:notTrueType/>
    <w:pitch w:val="variable"/>
    <w:sig w:usb0="A00000FF" w:usb1="5000205B" w:usb2="00000000" w:usb3="00000000" w:csb0="00000093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E6B0D" w:rsidRDefault="00FE6B0D" w:rsidP="00BF39FB">
      <w:pPr>
        <w:spacing w:after="0" w:line="240" w:lineRule="auto"/>
      </w:pPr>
      <w:r>
        <w:separator/>
      </w:r>
    </w:p>
  </w:footnote>
  <w:footnote w:type="continuationSeparator" w:id="0">
    <w:p w:rsidR="00FE6B0D" w:rsidRDefault="00FE6B0D" w:rsidP="00BF39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Rutenettabelllys"/>
      <w:tblpPr w:leftFromText="181" w:rightFromText="181" w:vertAnchor="page" w:horzAnchor="page" w:tblpX="8024" w:tblpY="993"/>
      <w:tblW w:w="2466" w:type="dxa"/>
      <w:tblLook w:val="04A0" w:firstRow="1" w:lastRow="0" w:firstColumn="1" w:lastColumn="0" w:noHBand="0" w:noVBand="1"/>
    </w:tblPr>
    <w:tblGrid>
      <w:gridCol w:w="724"/>
      <w:gridCol w:w="1742"/>
    </w:tblGrid>
    <w:tr w:rsidR="0043104D" w:rsidTr="00AB2721">
      <w:trPr>
        <w:trHeight w:val="510"/>
      </w:trPr>
      <w:tc>
        <w:tcPr>
          <w:tcW w:w="724" w:type="dxa"/>
        </w:tcPr>
        <w:p w:rsidR="0043104D" w:rsidRPr="00EA0130" w:rsidRDefault="0043104D" w:rsidP="00EA0130">
          <w:pPr>
            <w:pStyle w:val="Topptekst"/>
            <w:contextualSpacing/>
            <w:rPr>
              <w:sz w:val="14"/>
              <w:szCs w:val="14"/>
            </w:rPr>
          </w:pPr>
          <w:r w:rsidRPr="00EA0130">
            <w:rPr>
              <w:sz w:val="14"/>
              <w:szCs w:val="14"/>
            </w:rPr>
            <w:t>Telefon:</w:t>
          </w:r>
        </w:p>
        <w:p w:rsidR="0043104D" w:rsidRPr="00EA0130" w:rsidRDefault="0043104D" w:rsidP="00EA0130">
          <w:pPr>
            <w:pStyle w:val="Topptekst"/>
            <w:contextualSpacing/>
            <w:rPr>
              <w:sz w:val="14"/>
              <w:szCs w:val="14"/>
            </w:rPr>
          </w:pPr>
          <w:r w:rsidRPr="00EA0130">
            <w:rPr>
              <w:sz w:val="14"/>
              <w:szCs w:val="14"/>
            </w:rPr>
            <w:t>E-post:</w:t>
          </w:r>
        </w:p>
      </w:tc>
      <w:tc>
        <w:tcPr>
          <w:tcW w:w="1742" w:type="dxa"/>
        </w:tcPr>
        <w:p w:rsidR="0043104D" w:rsidRPr="00EA0130" w:rsidRDefault="00EA0130" w:rsidP="00EA0130">
          <w:pPr>
            <w:pStyle w:val="Topptekst"/>
            <w:contextualSpacing/>
            <w:rPr>
              <w:sz w:val="14"/>
              <w:szCs w:val="14"/>
            </w:rPr>
          </w:pPr>
          <w:r>
            <w:rPr>
              <w:sz w:val="14"/>
              <w:szCs w:val="14"/>
            </w:rPr>
            <w:t>+47 22</w:t>
          </w:r>
          <w:r w:rsidR="00742E7C">
            <w:rPr>
              <w:sz w:val="14"/>
              <w:szCs w:val="14"/>
            </w:rPr>
            <w:t xml:space="preserve"> </w:t>
          </w:r>
          <w:r>
            <w:rPr>
              <w:sz w:val="14"/>
              <w:szCs w:val="14"/>
            </w:rPr>
            <w:t>54 17</w:t>
          </w:r>
          <w:r w:rsidR="0043104D" w:rsidRPr="00EA0130">
            <w:rPr>
              <w:sz w:val="14"/>
              <w:szCs w:val="14"/>
            </w:rPr>
            <w:t xml:space="preserve"> </w:t>
          </w:r>
          <w:r>
            <w:rPr>
              <w:sz w:val="14"/>
              <w:szCs w:val="14"/>
            </w:rPr>
            <w:t>00</w:t>
          </w:r>
          <w:r w:rsidR="0043104D" w:rsidRPr="00EA0130">
            <w:rPr>
              <w:sz w:val="14"/>
              <w:szCs w:val="14"/>
            </w:rPr>
            <w:t xml:space="preserve"> </w:t>
          </w:r>
        </w:p>
        <w:p w:rsidR="0043104D" w:rsidRPr="00EA0130" w:rsidRDefault="00EA0130" w:rsidP="00EA0130">
          <w:pPr>
            <w:pStyle w:val="Topptekst"/>
            <w:contextualSpacing/>
            <w:rPr>
              <w:sz w:val="14"/>
              <w:szCs w:val="14"/>
            </w:rPr>
          </w:pPr>
          <w:r>
            <w:rPr>
              <w:sz w:val="14"/>
              <w:szCs w:val="14"/>
            </w:rPr>
            <w:t>info</w:t>
          </w:r>
          <w:r w:rsidR="0043104D" w:rsidRPr="00EA0130">
            <w:rPr>
              <w:sz w:val="14"/>
              <w:szCs w:val="14"/>
            </w:rPr>
            <w:t>@virke.no</w:t>
          </w:r>
        </w:p>
      </w:tc>
    </w:tr>
    <w:tr w:rsidR="00EA0130" w:rsidTr="00EA0130">
      <w:trPr>
        <w:trHeight w:val="397"/>
      </w:trPr>
      <w:tc>
        <w:tcPr>
          <w:tcW w:w="2466" w:type="dxa"/>
          <w:gridSpan w:val="2"/>
        </w:tcPr>
        <w:p w:rsidR="00EA0130" w:rsidRPr="00EA0130" w:rsidRDefault="00EA0130" w:rsidP="00EA0130">
          <w:pPr>
            <w:pStyle w:val="Topptekst"/>
            <w:contextualSpacing/>
            <w:rPr>
              <w:sz w:val="14"/>
              <w:szCs w:val="14"/>
            </w:rPr>
          </w:pPr>
          <w:r w:rsidRPr="00EA0130">
            <w:rPr>
              <w:sz w:val="14"/>
              <w:szCs w:val="14"/>
            </w:rPr>
            <w:t xml:space="preserve">Henrik Ibsens gate 90 0255 Oslo </w:t>
          </w:r>
        </w:p>
      </w:tc>
    </w:tr>
  </w:tbl>
  <w:p w:rsidR="009E0815" w:rsidRDefault="0043104D" w:rsidP="009E0815">
    <w:pPr>
      <w:pStyle w:val="Topptekst"/>
    </w:pPr>
    <w:r>
      <w:rPr>
        <w:noProof/>
      </w:rPr>
      <w:drawing>
        <wp:anchor distT="0" distB="0" distL="114300" distR="114300" simplePos="0" relativeHeight="251661312" behindDoc="1" locked="0" layoutInCell="1" allowOverlap="1" wp14:anchorId="38142551" wp14:editId="2CF6CA5A">
          <wp:simplePos x="0" y="0"/>
          <wp:positionH relativeFrom="page">
            <wp:posOffset>4148772</wp:posOffset>
          </wp:positionH>
          <wp:positionV relativeFrom="page">
            <wp:posOffset>601345</wp:posOffset>
          </wp:positionV>
          <wp:extent cx="712470" cy="237490"/>
          <wp:effectExtent l="0" t="0" r="0" b="0"/>
          <wp:wrapNone/>
          <wp:docPr id="3" name="Graphic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470" cy="237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8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872"/>
    <w:rsid w:val="0010013E"/>
    <w:rsid w:val="001001C7"/>
    <w:rsid w:val="00166EBA"/>
    <w:rsid w:val="00241F56"/>
    <w:rsid w:val="002844ED"/>
    <w:rsid w:val="002B12A9"/>
    <w:rsid w:val="002D44C3"/>
    <w:rsid w:val="00301872"/>
    <w:rsid w:val="0037650E"/>
    <w:rsid w:val="003A3B19"/>
    <w:rsid w:val="003D4455"/>
    <w:rsid w:val="0041293E"/>
    <w:rsid w:val="00423891"/>
    <w:rsid w:val="0043104D"/>
    <w:rsid w:val="004521D6"/>
    <w:rsid w:val="00467586"/>
    <w:rsid w:val="004D3F1E"/>
    <w:rsid w:val="004F32D3"/>
    <w:rsid w:val="005418C8"/>
    <w:rsid w:val="00547304"/>
    <w:rsid w:val="00573731"/>
    <w:rsid w:val="0059214F"/>
    <w:rsid w:val="005D4AA1"/>
    <w:rsid w:val="005E629E"/>
    <w:rsid w:val="00623D99"/>
    <w:rsid w:val="006764F3"/>
    <w:rsid w:val="006D3216"/>
    <w:rsid w:val="006F63BB"/>
    <w:rsid w:val="007064A2"/>
    <w:rsid w:val="00742E7C"/>
    <w:rsid w:val="00780AAE"/>
    <w:rsid w:val="0078243C"/>
    <w:rsid w:val="007B0800"/>
    <w:rsid w:val="00876AC0"/>
    <w:rsid w:val="008F6128"/>
    <w:rsid w:val="009761D3"/>
    <w:rsid w:val="009A3112"/>
    <w:rsid w:val="009D4FAB"/>
    <w:rsid w:val="009E0815"/>
    <w:rsid w:val="00A23C70"/>
    <w:rsid w:val="00A758B7"/>
    <w:rsid w:val="00AB2721"/>
    <w:rsid w:val="00AB2FA7"/>
    <w:rsid w:val="00B50753"/>
    <w:rsid w:val="00B61A43"/>
    <w:rsid w:val="00BA1AEA"/>
    <w:rsid w:val="00BB1EB4"/>
    <w:rsid w:val="00BE5F93"/>
    <w:rsid w:val="00BF39FB"/>
    <w:rsid w:val="00C22E14"/>
    <w:rsid w:val="00C452F2"/>
    <w:rsid w:val="00D22B77"/>
    <w:rsid w:val="00D37BDC"/>
    <w:rsid w:val="00D925AB"/>
    <w:rsid w:val="00DB1D5A"/>
    <w:rsid w:val="00EA0130"/>
    <w:rsid w:val="00F010B9"/>
    <w:rsid w:val="00FA3283"/>
    <w:rsid w:val="00FE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70B5E8"/>
  <w15:chartTrackingRefBased/>
  <w15:docId w15:val="{545F0B66-0A47-4549-A4AC-D1F235546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nhideWhenUsed/>
    <w:qFormat/>
    <w:rsid w:val="00301872"/>
    <w:pPr>
      <w:spacing w:after="280" w:line="260" w:lineRule="atLeast"/>
    </w:pPr>
    <w:rPr>
      <w:rFonts w:ascii="Clan Pro News" w:hAnsi="Clan Pro News"/>
      <w:sz w:val="18"/>
      <w:lang w:val="nb-NO"/>
    </w:rPr>
  </w:style>
  <w:style w:type="paragraph" w:styleId="Overskrift1">
    <w:name w:val="heading 1"/>
    <w:basedOn w:val="Normal"/>
    <w:next w:val="Normal"/>
    <w:link w:val="Overskrift1Tegn"/>
    <w:uiPriority w:val="9"/>
    <w:unhideWhenUsed/>
    <w:qFormat/>
    <w:rsid w:val="0043104D"/>
    <w:pPr>
      <w:keepNext/>
      <w:keepLines/>
      <w:spacing w:before="240" w:after="460" w:line="280" w:lineRule="atLeast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9761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Rutenettabelllys">
    <w:name w:val="Grid Table Light"/>
    <w:basedOn w:val="Vanligtabell"/>
    <w:uiPriority w:val="40"/>
    <w:rsid w:val="009761D3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styleId="Topptekst">
    <w:name w:val="header"/>
    <w:basedOn w:val="Normal"/>
    <w:link w:val="TopptekstTegn"/>
    <w:uiPriority w:val="99"/>
    <w:unhideWhenUsed/>
    <w:rsid w:val="00BF39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22B77"/>
    <w:rPr>
      <w:sz w:val="20"/>
      <w:lang w:val="nb-NO"/>
    </w:rPr>
  </w:style>
  <w:style w:type="paragraph" w:styleId="Bunntekst">
    <w:name w:val="footer"/>
    <w:basedOn w:val="Normal"/>
    <w:link w:val="BunntekstTegn"/>
    <w:uiPriority w:val="99"/>
    <w:unhideWhenUsed/>
    <w:rsid w:val="00BF39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22B77"/>
    <w:rPr>
      <w:sz w:val="20"/>
      <w:lang w:val="nb-NO"/>
    </w:rPr>
  </w:style>
  <w:style w:type="character" w:styleId="Hyperkobling">
    <w:name w:val="Hyperlink"/>
    <w:basedOn w:val="Standardskriftforavsnitt"/>
    <w:uiPriority w:val="99"/>
    <w:semiHidden/>
    <w:rsid w:val="00B61A43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B61A43"/>
    <w:rPr>
      <w:color w:val="605E5C"/>
      <w:shd w:val="clear" w:color="auto" w:fill="E1DFDD"/>
    </w:rPr>
  </w:style>
  <w:style w:type="character" w:styleId="Plassholdertekst">
    <w:name w:val="Placeholder Text"/>
    <w:basedOn w:val="Standardskriftforavsnitt"/>
    <w:uiPriority w:val="99"/>
    <w:semiHidden/>
    <w:rsid w:val="005E629E"/>
    <w:rPr>
      <w:color w:val="80808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3104D"/>
    <w:rPr>
      <w:rFonts w:asciiTheme="majorHAnsi" w:eastAsiaTheme="majorEastAsia" w:hAnsiTheme="majorHAnsi" w:cstheme="majorBidi"/>
      <w:b/>
      <w:sz w:val="28"/>
      <w:szCs w:val="32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Volumes/Filserver/!Byra&#778;kunder/Virke/203729%20Brosjyrer%20Smittevernsveiledere/01%20Design/Word-mal/Brevmal%20v4-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396C56178E4E946AB7F1BB98E40A05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FE4C3FD-5B81-8A48-85E9-3893004907B1}"/>
      </w:docPartPr>
      <w:docPartBody>
        <w:p w:rsidR="001F2DCE" w:rsidRDefault="007D4D7A">
          <w:pPr>
            <w:pStyle w:val="C396C56178E4E946AB7F1BB98E40A059"/>
          </w:pPr>
          <w:r>
            <w:rPr>
              <w:sz w:val="14"/>
              <w:szCs w:val="14"/>
            </w:rPr>
            <w:t>[Att: Navn]</w:t>
          </w:r>
        </w:p>
      </w:docPartBody>
    </w:docPart>
    <w:docPart>
      <w:docPartPr>
        <w:name w:val="DBCF781A69B3004DB5DCF927E5DBF25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2EA08E7-413A-0844-9A99-BAA644601932}"/>
      </w:docPartPr>
      <w:docPartBody>
        <w:p w:rsidR="001F2DCE" w:rsidRDefault="007D4D7A">
          <w:pPr>
            <w:pStyle w:val="DBCF781A69B3004DB5DCF927E5DBF25C"/>
          </w:pPr>
          <w:r w:rsidRPr="002D44C3">
            <w:rPr>
              <w:rStyle w:val="Plassholdertekst"/>
              <w:sz w:val="14"/>
              <w:szCs w:val="14"/>
            </w:rPr>
            <w:t>[Navn]</w:t>
          </w:r>
        </w:p>
      </w:docPartBody>
    </w:docPart>
    <w:docPart>
      <w:docPartPr>
        <w:name w:val="56D13A6543996643A7FD585D5148DFE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3166A4B-3166-BD4F-9B91-7EEC22CEEB49}"/>
      </w:docPartPr>
      <w:docPartBody>
        <w:p w:rsidR="001F2DCE" w:rsidRDefault="007D4D7A">
          <w:pPr>
            <w:pStyle w:val="56D13A6543996643A7FD585D5148DFE7"/>
          </w:pPr>
          <w:r w:rsidRPr="002D44C3">
            <w:rPr>
              <w:rStyle w:val="Plassholdertekst"/>
              <w:sz w:val="14"/>
              <w:szCs w:val="14"/>
            </w:rPr>
            <w:t>[Sted]</w:t>
          </w:r>
        </w:p>
      </w:docPartBody>
    </w:docPart>
    <w:docPart>
      <w:docPartPr>
        <w:name w:val="2DD1287129E1184187B300DD950969A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1EC08DD-6CF7-B64F-9559-D2DCF084C662}"/>
      </w:docPartPr>
      <w:docPartBody>
        <w:p w:rsidR="001F2DCE" w:rsidRDefault="007D4D7A">
          <w:pPr>
            <w:pStyle w:val="2DD1287129E1184187B300DD950969A1"/>
          </w:pPr>
          <w:r>
            <w:t>[Heading]</w:t>
          </w:r>
        </w:p>
      </w:docPartBody>
    </w:docPart>
    <w:docPart>
      <w:docPartPr>
        <w:name w:val="B752CE1F142D6B4D8C441CAC223668B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3D79114-4DE4-5744-A4AA-CB52FD06226D}"/>
      </w:docPartPr>
      <w:docPartBody>
        <w:p w:rsidR="001F2DCE" w:rsidRDefault="007D4D7A">
          <w:pPr>
            <w:pStyle w:val="B752CE1F142D6B4D8C441CAC223668BC"/>
          </w:pPr>
          <w:r w:rsidRPr="006F63BB">
            <w:rPr>
              <w:rStyle w:val="Plassholdertekst"/>
            </w:rPr>
            <w:t>[Brødtekst]</w:t>
          </w:r>
        </w:p>
      </w:docPartBody>
    </w:docPart>
    <w:docPart>
      <w:docPartPr>
        <w:name w:val="A5630714EAECF2429B9C7ACF9DE410B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58F6AE6-A03B-624D-90F1-6BBA3BBDCE49}"/>
      </w:docPartPr>
      <w:docPartBody>
        <w:p w:rsidR="001F2DCE" w:rsidRDefault="00C615C8" w:rsidP="00C615C8">
          <w:pPr>
            <w:pStyle w:val="A5630714EAECF2429B9C7ACF9DE410B1"/>
          </w:pPr>
          <w:r w:rsidRPr="00B633CF">
            <w:rPr>
              <w:rStyle w:val="Plassholdertekst"/>
            </w:rPr>
            <w:t>Click or tap to enter a date.</w:t>
          </w:r>
        </w:p>
      </w:docPartBody>
    </w:docPart>
    <w:docPart>
      <w:docPartPr>
        <w:name w:val="EB60A07DA1C1C44D8F1F890B236DF37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9711887-93AF-BE44-B062-F86078717361}"/>
      </w:docPartPr>
      <w:docPartBody>
        <w:p w:rsidR="001F2DCE" w:rsidRDefault="00C615C8" w:rsidP="00C615C8">
          <w:pPr>
            <w:pStyle w:val="EB60A07DA1C1C44D8F1F890B236DF37F"/>
          </w:pPr>
          <w:r w:rsidRPr="002D44C3">
            <w:rPr>
              <w:rStyle w:val="Plassholdertekst"/>
              <w:sz w:val="14"/>
              <w:szCs w:val="14"/>
            </w:rPr>
            <w:t>[Sted]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lan Pro News">
    <w:panose1 w:val="020B0604020202020204"/>
    <w:charset w:val="4D"/>
    <w:family w:val="auto"/>
    <w:notTrueType/>
    <w:pitch w:val="variable"/>
    <w:sig w:usb0="A00000FF" w:usb1="5000205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lan Pro">
    <w:panose1 w:val="020B0604020202020204"/>
    <w:charset w:val="4D"/>
    <w:family w:val="auto"/>
    <w:notTrueType/>
    <w:pitch w:val="variable"/>
    <w:sig w:usb0="A00000FF" w:usb1="5000205B" w:usb2="00000000" w:usb3="00000000" w:csb0="00000093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5C8"/>
    <w:rsid w:val="001F2DCE"/>
    <w:rsid w:val="0043037B"/>
    <w:rsid w:val="007D4D7A"/>
    <w:rsid w:val="00827737"/>
    <w:rsid w:val="00850B9A"/>
    <w:rsid w:val="00BD7F5C"/>
    <w:rsid w:val="00BE514D"/>
    <w:rsid w:val="00C61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396C56178E4E946AB7F1BB98E40A059">
    <w:name w:val="C396C56178E4E946AB7F1BB98E40A059"/>
  </w:style>
  <w:style w:type="character" w:styleId="Plassholdertekst">
    <w:name w:val="Placeholder Text"/>
    <w:basedOn w:val="Standardskriftforavsnitt"/>
    <w:uiPriority w:val="99"/>
    <w:semiHidden/>
    <w:rsid w:val="00C615C8"/>
    <w:rPr>
      <w:color w:val="808080"/>
    </w:rPr>
  </w:style>
  <w:style w:type="paragraph" w:customStyle="1" w:styleId="DBCF781A69B3004DB5DCF927E5DBF25C">
    <w:name w:val="DBCF781A69B3004DB5DCF927E5DBF25C"/>
  </w:style>
  <w:style w:type="paragraph" w:customStyle="1" w:styleId="56D13A6543996643A7FD585D5148DFE7">
    <w:name w:val="56D13A6543996643A7FD585D5148DFE7"/>
  </w:style>
  <w:style w:type="paragraph" w:customStyle="1" w:styleId="2DD1287129E1184187B300DD950969A1">
    <w:name w:val="2DD1287129E1184187B300DD950969A1"/>
  </w:style>
  <w:style w:type="paragraph" w:customStyle="1" w:styleId="B752CE1F142D6B4D8C441CAC223668BC">
    <w:name w:val="B752CE1F142D6B4D8C441CAC223668BC"/>
  </w:style>
  <w:style w:type="paragraph" w:customStyle="1" w:styleId="A5630714EAECF2429B9C7ACF9DE410B1">
    <w:name w:val="A5630714EAECF2429B9C7ACF9DE410B1"/>
    <w:rsid w:val="00C615C8"/>
  </w:style>
  <w:style w:type="paragraph" w:customStyle="1" w:styleId="EB60A07DA1C1C44D8F1F890B236DF37F">
    <w:name w:val="EB60A07DA1C1C44D8F1F890B236DF37F"/>
    <w:rsid w:val="00C615C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Egendefinert 14">
      <a:majorFont>
        <a:latin typeface="Clan Pro"/>
        <a:ea typeface=""/>
        <a:cs typeface=""/>
      </a:majorFont>
      <a:minorFont>
        <a:latin typeface="Clan Pro New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Brevmal v4-1.dotx</Template>
  <TotalTime>9</TotalTime>
  <Pages>1</Pages>
  <Words>43</Words>
  <Characters>230</Characters>
  <Application>Microsoft Office Word</Application>
  <DocSecurity>0</DocSecurity>
  <Lines>1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Christian Rekdahl</cp:lastModifiedBy>
  <cp:revision>9</cp:revision>
  <dcterms:created xsi:type="dcterms:W3CDTF">2020-06-03T05:21:00Z</dcterms:created>
  <dcterms:modified xsi:type="dcterms:W3CDTF">2020-10-27T11:31:00Z</dcterms:modified>
</cp:coreProperties>
</file>