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E7D0E" w14:textId="77777777" w:rsidR="003C1CCF" w:rsidRPr="006539D5" w:rsidRDefault="003C1CCF" w:rsidP="00A44D4A">
      <w:pPr>
        <w:rPr>
          <w:rFonts w:ascii="Clan Pro News" w:hAnsi="Clan Pro News" w:cs="Arial"/>
        </w:rPr>
      </w:pPr>
    </w:p>
    <w:p w14:paraId="21D06358" w14:textId="77777777" w:rsidR="006C46BF" w:rsidRPr="006539D5" w:rsidRDefault="006C46BF" w:rsidP="00A44D4A">
      <w:pPr>
        <w:rPr>
          <w:rFonts w:ascii="Clan Pro News" w:hAnsi="Clan Pro News" w:cs="Arial"/>
        </w:rPr>
      </w:pPr>
    </w:p>
    <w:p w14:paraId="527FF7F7" w14:textId="77777777" w:rsidR="00F90D7D" w:rsidRPr="006539D5" w:rsidRDefault="00F90D7D" w:rsidP="00A44D4A">
      <w:pPr>
        <w:rPr>
          <w:rFonts w:ascii="Clan Pro News" w:hAnsi="Clan Pro News" w:cs="Arial"/>
        </w:rPr>
      </w:pPr>
    </w:p>
    <w:p w14:paraId="1258A622" w14:textId="77777777" w:rsidR="00F90D7D" w:rsidRPr="006539D5" w:rsidRDefault="00061EE9" w:rsidP="00A44D4A">
      <w:pPr>
        <w:spacing w:before="120" w:line="280" w:lineRule="exact"/>
        <w:rPr>
          <w:rFonts w:ascii="Clan Pro News" w:hAnsi="Clan Pro News" w:cs="Arial"/>
          <w:sz w:val="44"/>
          <w:szCs w:val="44"/>
        </w:rPr>
      </w:pPr>
      <w:r w:rsidRPr="006539D5">
        <w:rPr>
          <w:rFonts w:ascii="Clan Pro News" w:hAnsi="Clan Pro News" w:cs="Arial"/>
          <w:sz w:val="44"/>
          <w:szCs w:val="44"/>
        </w:rPr>
        <w:t>Notat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365"/>
        <w:gridCol w:w="7706"/>
      </w:tblGrid>
      <w:tr w:rsidR="00F90D7D" w:rsidRPr="006539D5" w14:paraId="5664FB4D" w14:textId="77777777" w:rsidTr="00A44D4A">
        <w:trPr>
          <w:trHeight w:val="70"/>
        </w:trPr>
        <w:tc>
          <w:tcPr>
            <w:tcW w:w="1384" w:type="dxa"/>
          </w:tcPr>
          <w:p w14:paraId="6DEA334D" w14:textId="77777777" w:rsidR="00F90D7D" w:rsidRPr="006539D5" w:rsidRDefault="00BE3BDF" w:rsidP="00A44D4A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  <w:r w:rsidRPr="006539D5">
              <w:rPr>
                <w:rFonts w:ascii="Clan Pro News" w:hAnsi="Clan Pro News" w:cs="Arial"/>
                <w:szCs w:val="19"/>
              </w:rPr>
              <w:t>T</w:t>
            </w:r>
            <w:r w:rsidR="00061EE9" w:rsidRPr="006539D5">
              <w:rPr>
                <w:rFonts w:ascii="Clan Pro News" w:hAnsi="Clan Pro News" w:cs="Arial"/>
                <w:szCs w:val="19"/>
              </w:rPr>
              <w:t>il</w:t>
            </w:r>
          </w:p>
        </w:tc>
        <w:tc>
          <w:tcPr>
            <w:tcW w:w="7903" w:type="dxa"/>
          </w:tcPr>
          <w:p w14:paraId="4CBEFFB7" w14:textId="313CDF30" w:rsidR="00F90D7D" w:rsidRPr="006539D5" w:rsidRDefault="00F90D7D" w:rsidP="00F601D9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</w:p>
        </w:tc>
      </w:tr>
      <w:tr w:rsidR="00F90D7D" w:rsidRPr="006539D5" w14:paraId="1A8F0AF1" w14:textId="77777777" w:rsidTr="00A44D4A">
        <w:tc>
          <w:tcPr>
            <w:tcW w:w="1384" w:type="dxa"/>
          </w:tcPr>
          <w:p w14:paraId="7B09A16B" w14:textId="77777777" w:rsidR="00F90D7D" w:rsidRPr="006539D5" w:rsidRDefault="00061EE9" w:rsidP="00A44D4A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  <w:r w:rsidRPr="006539D5">
              <w:rPr>
                <w:rFonts w:ascii="Clan Pro News" w:hAnsi="Clan Pro News" w:cs="Arial"/>
                <w:szCs w:val="19"/>
              </w:rPr>
              <w:t>Fra</w:t>
            </w:r>
          </w:p>
        </w:tc>
        <w:tc>
          <w:tcPr>
            <w:tcW w:w="7903" w:type="dxa"/>
          </w:tcPr>
          <w:p w14:paraId="3B828E04" w14:textId="074B0909" w:rsidR="00F90D7D" w:rsidRPr="006539D5" w:rsidRDefault="00F90D7D" w:rsidP="00A44D4A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</w:p>
        </w:tc>
      </w:tr>
      <w:tr w:rsidR="00F90D7D" w:rsidRPr="006539D5" w14:paraId="0F9AE69B" w14:textId="77777777" w:rsidTr="00A44D4A">
        <w:tc>
          <w:tcPr>
            <w:tcW w:w="1384" w:type="dxa"/>
          </w:tcPr>
          <w:p w14:paraId="7CA39112" w14:textId="77777777" w:rsidR="00F90D7D" w:rsidRPr="006539D5" w:rsidRDefault="00061EE9" w:rsidP="00A44D4A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  <w:r w:rsidRPr="006539D5">
              <w:rPr>
                <w:rFonts w:ascii="Clan Pro News" w:hAnsi="Clan Pro News" w:cs="Arial"/>
                <w:szCs w:val="19"/>
              </w:rPr>
              <w:t>Dato</w:t>
            </w:r>
          </w:p>
        </w:tc>
        <w:tc>
          <w:tcPr>
            <w:tcW w:w="7903" w:type="dxa"/>
          </w:tcPr>
          <w:p w14:paraId="2A01515B" w14:textId="64A65484" w:rsidR="00F90D7D" w:rsidRPr="006539D5" w:rsidRDefault="00F90D7D" w:rsidP="00A44D4A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</w:p>
        </w:tc>
      </w:tr>
      <w:tr w:rsidR="00F90D7D" w:rsidRPr="006539D5" w14:paraId="4E03C93C" w14:textId="77777777" w:rsidTr="00A44D4A">
        <w:tc>
          <w:tcPr>
            <w:tcW w:w="1384" w:type="dxa"/>
          </w:tcPr>
          <w:p w14:paraId="448D73EB" w14:textId="77777777" w:rsidR="00F90D7D" w:rsidRPr="006539D5" w:rsidRDefault="00061EE9" w:rsidP="00A44D4A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  <w:bookmarkStart w:id="0" w:name="_GoBack"/>
            <w:r w:rsidRPr="006539D5">
              <w:rPr>
                <w:rFonts w:ascii="Clan Pro News" w:hAnsi="Clan Pro News" w:cs="Arial"/>
                <w:szCs w:val="19"/>
              </w:rPr>
              <w:t>Sak</w:t>
            </w:r>
          </w:p>
        </w:tc>
        <w:tc>
          <w:tcPr>
            <w:tcW w:w="7903" w:type="dxa"/>
          </w:tcPr>
          <w:p w14:paraId="2A63B42C" w14:textId="77777777" w:rsidR="006119B0" w:rsidRPr="006539D5" w:rsidRDefault="006119B0" w:rsidP="00A44D4A">
            <w:pPr>
              <w:spacing w:line="280" w:lineRule="exact"/>
              <w:rPr>
                <w:rFonts w:ascii="Clan Pro News" w:hAnsi="Clan Pro News" w:cs="Arial"/>
                <w:szCs w:val="19"/>
              </w:rPr>
            </w:pPr>
          </w:p>
        </w:tc>
      </w:tr>
    </w:tbl>
    <w:p w14:paraId="024BF28E" w14:textId="77777777" w:rsidR="00F601D9" w:rsidRPr="006539D5" w:rsidRDefault="00F601D9" w:rsidP="00F601D9">
      <w:pPr>
        <w:pStyle w:val="Heading2"/>
        <w:rPr>
          <w:rFonts w:ascii="Clan Pro News" w:hAnsi="Clan Pro News" w:cs="Arial"/>
          <w:sz w:val="18"/>
        </w:rPr>
      </w:pPr>
      <w:bookmarkStart w:id="1" w:name="Start"/>
      <w:bookmarkEnd w:id="1"/>
      <w:bookmarkEnd w:id="0"/>
      <w:r w:rsidRPr="006539D5">
        <w:rPr>
          <w:rFonts w:ascii="Clan Pro News" w:hAnsi="Clan Pro News" w:cs="Arial"/>
          <w:sz w:val="18"/>
        </w:rPr>
        <w:t xml:space="preserve">Oppsummering: </w:t>
      </w:r>
    </w:p>
    <w:p w14:paraId="0163CEBD" w14:textId="2BA00549" w:rsidR="00F601D9" w:rsidRPr="006539D5" w:rsidRDefault="00F601D9" w:rsidP="00F601D9">
      <w:pPr>
        <w:ind w:left="2156" w:hanging="2170"/>
        <w:rPr>
          <w:rFonts w:ascii="Clan Pro News" w:hAnsi="Clan Pro News" w:cs="Arial"/>
          <w:b/>
          <w:color w:val="000000" w:themeColor="text1"/>
          <w:sz w:val="22"/>
          <w:szCs w:val="19"/>
        </w:rPr>
      </w:pPr>
    </w:p>
    <w:p w14:paraId="6CFEE7E6" w14:textId="570DBC96" w:rsidR="00F601D9" w:rsidRPr="006539D5" w:rsidRDefault="00F601D9" w:rsidP="00F601D9">
      <w:pPr>
        <w:pStyle w:val="Heading1"/>
        <w:rPr>
          <w:rFonts w:ascii="Clan Pro News" w:hAnsi="Clan Pro News" w:cs="Arial"/>
          <w:sz w:val="22"/>
        </w:rPr>
      </w:pPr>
      <w:r w:rsidRPr="006539D5">
        <w:rPr>
          <w:rFonts w:ascii="Clan Pro News" w:hAnsi="Clan Pro News" w:cs="Arial"/>
          <w:sz w:val="22"/>
        </w:rPr>
        <w:t xml:space="preserve">bakgrunn </w:t>
      </w:r>
    </w:p>
    <w:p w14:paraId="18B6F99E" w14:textId="77777777" w:rsidR="006B619D" w:rsidRPr="006539D5" w:rsidRDefault="006B619D" w:rsidP="002F0D29">
      <w:pPr>
        <w:rPr>
          <w:rFonts w:ascii="Clan Pro News" w:hAnsi="Clan Pro News" w:cs="Arial"/>
          <w:szCs w:val="19"/>
        </w:rPr>
      </w:pPr>
    </w:p>
    <w:p w14:paraId="2113F42D" w14:textId="4E5BA26A" w:rsidR="002F0D29" w:rsidRPr="006539D5" w:rsidRDefault="002F0D29" w:rsidP="002F0D29">
      <w:pPr>
        <w:rPr>
          <w:rFonts w:ascii="Clan Pro News" w:hAnsi="Clan Pro News" w:cs="Arial"/>
          <w:szCs w:val="19"/>
        </w:rPr>
      </w:pPr>
    </w:p>
    <w:p w14:paraId="46F185AB" w14:textId="3E92D13B" w:rsidR="00222BB0" w:rsidRPr="006539D5" w:rsidRDefault="00222BB0" w:rsidP="00222BB0">
      <w:pPr>
        <w:pStyle w:val="Heading1"/>
        <w:rPr>
          <w:rFonts w:ascii="Clan Pro News" w:hAnsi="Clan Pro News"/>
          <w:sz w:val="22"/>
          <w:szCs w:val="22"/>
        </w:rPr>
      </w:pPr>
    </w:p>
    <w:tbl>
      <w:tblPr>
        <w:tblStyle w:val="GridTable4-Accent4"/>
        <w:tblW w:w="0" w:type="auto"/>
        <w:tblLook w:val="04A0" w:firstRow="1" w:lastRow="0" w:firstColumn="1" w:lastColumn="0" w:noHBand="0" w:noVBand="1"/>
      </w:tblPr>
      <w:tblGrid>
        <w:gridCol w:w="421"/>
        <w:gridCol w:w="4252"/>
        <w:gridCol w:w="4388"/>
      </w:tblGrid>
      <w:tr w:rsidR="00222BB0" w:rsidRPr="006539D5" w14:paraId="16010921" w14:textId="77777777" w:rsidTr="002F0D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2" w:space="0" w:color="C9007F"/>
              <w:left w:val="single" w:sz="2" w:space="0" w:color="C9007F"/>
              <w:bottom w:val="single" w:sz="2" w:space="0" w:color="C9007F"/>
            </w:tcBorders>
            <w:shd w:val="clear" w:color="auto" w:fill="C9007F"/>
          </w:tcPr>
          <w:p w14:paraId="3AA1CEB6" w14:textId="77777777" w:rsidR="00222BB0" w:rsidRPr="006539D5" w:rsidRDefault="00222BB0" w:rsidP="0009427F">
            <w:pPr>
              <w:rPr>
                <w:rFonts w:ascii="Clan Pro News" w:hAnsi="Clan Pro News" w:cs="Arial"/>
                <w:szCs w:val="19"/>
              </w:rPr>
            </w:pPr>
          </w:p>
        </w:tc>
        <w:tc>
          <w:tcPr>
            <w:tcW w:w="4252" w:type="dxa"/>
            <w:tcBorders>
              <w:top w:val="single" w:sz="2" w:space="0" w:color="C9007F"/>
              <w:bottom w:val="single" w:sz="2" w:space="0" w:color="C9007F"/>
            </w:tcBorders>
            <w:shd w:val="clear" w:color="auto" w:fill="C9007F"/>
          </w:tcPr>
          <w:p w14:paraId="6C83E193" w14:textId="77777777" w:rsidR="00222BB0" w:rsidRPr="006539D5" w:rsidRDefault="00222BB0" w:rsidP="000942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  <w:r w:rsidRPr="006539D5">
              <w:rPr>
                <w:rFonts w:ascii="Clan Pro News" w:hAnsi="Clan Pro News" w:cs="Arial"/>
                <w:szCs w:val="19"/>
              </w:rPr>
              <w:t xml:space="preserve">Mål </w:t>
            </w:r>
          </w:p>
        </w:tc>
        <w:tc>
          <w:tcPr>
            <w:tcW w:w="4388" w:type="dxa"/>
            <w:tcBorders>
              <w:top w:val="single" w:sz="2" w:space="0" w:color="C9007F"/>
              <w:bottom w:val="single" w:sz="2" w:space="0" w:color="C9007F"/>
              <w:right w:val="single" w:sz="2" w:space="0" w:color="C9007F"/>
            </w:tcBorders>
            <w:shd w:val="clear" w:color="auto" w:fill="C9007F"/>
          </w:tcPr>
          <w:p w14:paraId="1A71ACDB" w14:textId="77777777" w:rsidR="00222BB0" w:rsidRPr="006539D5" w:rsidRDefault="00222BB0" w:rsidP="000942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  <w:r w:rsidRPr="006539D5">
              <w:rPr>
                <w:rFonts w:ascii="Clan Pro News" w:hAnsi="Clan Pro News" w:cs="Arial"/>
                <w:szCs w:val="19"/>
              </w:rPr>
              <w:t>Kommentar</w:t>
            </w:r>
          </w:p>
        </w:tc>
      </w:tr>
      <w:tr w:rsidR="00222BB0" w:rsidRPr="006539D5" w14:paraId="322C136C" w14:textId="77777777" w:rsidTr="00C11C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2" w:space="0" w:color="C9007F"/>
              <w:left w:val="single" w:sz="2" w:space="0" w:color="000000" w:themeColor="text1"/>
              <w:bottom w:val="single" w:sz="2" w:space="0" w:color="000000"/>
              <w:right w:val="single" w:sz="2" w:space="0" w:color="000000" w:themeColor="text1"/>
            </w:tcBorders>
            <w:shd w:val="clear" w:color="auto" w:fill="FCE7F1"/>
          </w:tcPr>
          <w:p w14:paraId="40C7F9F9" w14:textId="77777777" w:rsidR="00222BB0" w:rsidRPr="006539D5" w:rsidRDefault="00222BB0" w:rsidP="0009427F">
            <w:pPr>
              <w:rPr>
                <w:rFonts w:ascii="Clan Pro News" w:hAnsi="Clan Pro News" w:cs="Arial"/>
                <w:szCs w:val="19"/>
              </w:rPr>
            </w:pPr>
            <w:r w:rsidRPr="006539D5">
              <w:rPr>
                <w:rFonts w:ascii="Clan Pro News" w:hAnsi="Clan Pro News" w:cs="Arial"/>
                <w:szCs w:val="19"/>
              </w:rPr>
              <w:t>1.</w:t>
            </w:r>
          </w:p>
        </w:tc>
        <w:tc>
          <w:tcPr>
            <w:tcW w:w="4252" w:type="dxa"/>
            <w:tcBorders>
              <w:top w:val="single" w:sz="2" w:space="0" w:color="C9007F"/>
              <w:left w:val="single" w:sz="2" w:space="0" w:color="000000" w:themeColor="text1"/>
              <w:bottom w:val="single" w:sz="2" w:space="0" w:color="000000"/>
              <w:right w:val="single" w:sz="2" w:space="0" w:color="000000" w:themeColor="text1"/>
            </w:tcBorders>
            <w:shd w:val="clear" w:color="auto" w:fill="FCE7F1"/>
          </w:tcPr>
          <w:p w14:paraId="453182CE" w14:textId="21FF94A9" w:rsidR="00222BB0" w:rsidRPr="006539D5" w:rsidRDefault="00222BB0" w:rsidP="00222BB0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</w:p>
        </w:tc>
        <w:tc>
          <w:tcPr>
            <w:tcW w:w="4388" w:type="dxa"/>
            <w:tcBorders>
              <w:top w:val="single" w:sz="2" w:space="0" w:color="C9007F"/>
              <w:left w:val="single" w:sz="2" w:space="0" w:color="000000" w:themeColor="text1"/>
              <w:bottom w:val="single" w:sz="2" w:space="0" w:color="000000" w:themeColor="text1"/>
              <w:right w:val="single" w:sz="2" w:space="0" w:color="000000"/>
            </w:tcBorders>
            <w:shd w:val="clear" w:color="auto" w:fill="FCE7F1"/>
          </w:tcPr>
          <w:p w14:paraId="24FA5217" w14:textId="21718C11" w:rsidR="00222BB0" w:rsidRPr="006539D5" w:rsidRDefault="00222BB0" w:rsidP="006B619D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</w:p>
        </w:tc>
      </w:tr>
      <w:tr w:rsidR="00222BB0" w:rsidRPr="006539D5" w14:paraId="30B32302" w14:textId="77777777" w:rsidTr="00C11C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1F29F" w14:textId="5B4DE1B2" w:rsidR="00222BB0" w:rsidRPr="006539D5" w:rsidRDefault="00222BB0" w:rsidP="0009427F">
            <w:pPr>
              <w:rPr>
                <w:rFonts w:ascii="Clan Pro News" w:hAnsi="Clan Pro News" w:cs="Arial"/>
                <w:szCs w:val="19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D8DE9" w14:textId="77777777" w:rsidR="00222BB0" w:rsidRPr="006539D5" w:rsidRDefault="00222BB0" w:rsidP="00222BB0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</w:p>
        </w:tc>
        <w:tc>
          <w:tcPr>
            <w:tcW w:w="4388" w:type="dxa"/>
            <w:tcBorders>
              <w:top w:val="single" w:sz="2" w:space="0" w:color="000000" w:themeColor="text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CD3A" w14:textId="1C173488" w:rsidR="00222BB0" w:rsidRPr="006539D5" w:rsidRDefault="00222BB0" w:rsidP="000942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</w:p>
        </w:tc>
      </w:tr>
      <w:tr w:rsidR="00222BB0" w:rsidRPr="006539D5" w14:paraId="693ADF94" w14:textId="77777777" w:rsidTr="00C11C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7F1"/>
          </w:tcPr>
          <w:p w14:paraId="6352D4B9" w14:textId="55D8412E" w:rsidR="00222BB0" w:rsidRPr="006539D5" w:rsidRDefault="00222BB0" w:rsidP="0009427F">
            <w:pPr>
              <w:rPr>
                <w:rFonts w:ascii="Clan Pro News" w:hAnsi="Clan Pro News" w:cs="Arial"/>
                <w:szCs w:val="19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7F1"/>
          </w:tcPr>
          <w:p w14:paraId="7BB7A49B" w14:textId="14A4A271" w:rsidR="007629D9" w:rsidRPr="006539D5" w:rsidRDefault="007629D9" w:rsidP="00094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</w:p>
        </w:tc>
        <w:tc>
          <w:tcPr>
            <w:tcW w:w="4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7F1"/>
          </w:tcPr>
          <w:p w14:paraId="4F32C19F" w14:textId="4146FC67" w:rsidR="00222BB0" w:rsidRPr="006539D5" w:rsidRDefault="00222BB0" w:rsidP="000942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 w:cs="Arial"/>
                <w:szCs w:val="19"/>
              </w:rPr>
            </w:pPr>
          </w:p>
        </w:tc>
      </w:tr>
    </w:tbl>
    <w:p w14:paraId="41B4C7AA" w14:textId="77777777" w:rsidR="00A2240E" w:rsidRPr="006539D5" w:rsidRDefault="00A2240E" w:rsidP="00C040AD">
      <w:pPr>
        <w:pStyle w:val="Heading1"/>
        <w:rPr>
          <w:rFonts w:ascii="Clan Pro News" w:hAnsi="Clan Pro News" w:cs="Arial"/>
          <w:sz w:val="22"/>
        </w:rPr>
      </w:pPr>
    </w:p>
    <w:p w14:paraId="3FC504A3" w14:textId="6CC704A1" w:rsidR="00C040AD" w:rsidRPr="006539D5" w:rsidRDefault="00C040AD" w:rsidP="00C040AD">
      <w:pPr>
        <w:pStyle w:val="Heading1"/>
        <w:rPr>
          <w:rFonts w:ascii="Clan Pro News" w:hAnsi="Clan Pro News" w:cs="Arial"/>
          <w:sz w:val="22"/>
        </w:rPr>
      </w:pPr>
      <w:r w:rsidRPr="006539D5">
        <w:rPr>
          <w:rFonts w:ascii="Clan Pro News" w:hAnsi="Clan Pro News" w:cs="Arial"/>
          <w:sz w:val="22"/>
        </w:rPr>
        <w:t xml:space="preserve">Milepæler </w:t>
      </w:r>
    </w:p>
    <w:tbl>
      <w:tblPr>
        <w:tblStyle w:val="GridTable4-Accent2"/>
        <w:tblW w:w="0" w:type="auto"/>
        <w:tblLook w:val="04A0" w:firstRow="1" w:lastRow="0" w:firstColumn="1" w:lastColumn="0" w:noHBand="0" w:noVBand="1"/>
      </w:tblPr>
      <w:tblGrid>
        <w:gridCol w:w="1129"/>
        <w:gridCol w:w="4911"/>
        <w:gridCol w:w="3021"/>
      </w:tblGrid>
      <w:tr w:rsidR="00C040AD" w:rsidRPr="006539D5" w14:paraId="40997E99" w14:textId="77777777" w:rsidTr="002F0D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544B"/>
              <w:left w:val="single" w:sz="2" w:space="0" w:color="00544B"/>
              <w:bottom w:val="single" w:sz="2" w:space="0" w:color="00544B"/>
            </w:tcBorders>
            <w:shd w:val="clear" w:color="auto" w:fill="00544B"/>
          </w:tcPr>
          <w:p w14:paraId="044FB391" w14:textId="77777777" w:rsidR="00C040AD" w:rsidRPr="006539D5" w:rsidRDefault="00C040AD" w:rsidP="00C040AD">
            <w:pPr>
              <w:rPr>
                <w:rFonts w:ascii="Clan Pro News" w:hAnsi="Clan Pro News"/>
              </w:rPr>
            </w:pPr>
            <w:r w:rsidRPr="006539D5">
              <w:rPr>
                <w:rFonts w:ascii="Clan Pro News" w:hAnsi="Clan Pro News"/>
              </w:rPr>
              <w:t>Uke</w:t>
            </w:r>
          </w:p>
        </w:tc>
        <w:tc>
          <w:tcPr>
            <w:tcW w:w="4911" w:type="dxa"/>
            <w:tcBorders>
              <w:top w:val="single" w:sz="2" w:space="0" w:color="00544B"/>
              <w:bottom w:val="single" w:sz="2" w:space="0" w:color="00544B"/>
            </w:tcBorders>
            <w:shd w:val="clear" w:color="auto" w:fill="00544B"/>
          </w:tcPr>
          <w:p w14:paraId="00A866B2" w14:textId="77777777" w:rsidR="00C040AD" w:rsidRPr="006539D5" w:rsidRDefault="00C040AD" w:rsidP="00C040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  <w:r w:rsidRPr="006539D5">
              <w:rPr>
                <w:rFonts w:ascii="Clan Pro News" w:hAnsi="Clan Pro News"/>
              </w:rPr>
              <w:t>Hva</w:t>
            </w:r>
          </w:p>
        </w:tc>
        <w:tc>
          <w:tcPr>
            <w:tcW w:w="3021" w:type="dxa"/>
            <w:tcBorders>
              <w:top w:val="single" w:sz="2" w:space="0" w:color="00544B"/>
              <w:bottom w:val="single" w:sz="2" w:space="0" w:color="00544B"/>
              <w:right w:val="single" w:sz="2" w:space="0" w:color="00544B"/>
            </w:tcBorders>
            <w:shd w:val="clear" w:color="auto" w:fill="00544B"/>
          </w:tcPr>
          <w:p w14:paraId="577863CC" w14:textId="77777777" w:rsidR="00C040AD" w:rsidRPr="006539D5" w:rsidRDefault="00C040AD" w:rsidP="00C040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  <w:r w:rsidRPr="006539D5">
              <w:rPr>
                <w:rFonts w:ascii="Clan Pro News" w:hAnsi="Clan Pro News"/>
              </w:rPr>
              <w:t>Hvem</w:t>
            </w:r>
          </w:p>
        </w:tc>
      </w:tr>
      <w:tr w:rsidR="00C040AD" w:rsidRPr="006539D5" w14:paraId="3AB03A45" w14:textId="77777777" w:rsidTr="00443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544B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5B9A91B1" w14:textId="2C65461A" w:rsidR="00C040AD" w:rsidRPr="006539D5" w:rsidRDefault="00C040AD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 xml:space="preserve">Uke </w:t>
            </w:r>
          </w:p>
        </w:tc>
        <w:tc>
          <w:tcPr>
            <w:tcW w:w="4911" w:type="dxa"/>
            <w:tcBorders>
              <w:top w:val="single" w:sz="2" w:space="0" w:color="00544B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53D41289" w14:textId="41389ED6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544B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09D7E671" w14:textId="34323DA7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C040AD" w:rsidRPr="006539D5" w14:paraId="47BF9BE2" w14:textId="77777777" w:rsidTr="002F0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5B82BE8" w14:textId="443F1DB3" w:rsidR="00C040AD" w:rsidRPr="006539D5" w:rsidRDefault="00B0143B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 xml:space="preserve">Uke 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57917A8" w14:textId="35C046B4" w:rsidR="00C040AD" w:rsidRPr="006539D5" w:rsidRDefault="00C040AD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18D6099" w14:textId="0673F535" w:rsidR="00C040AD" w:rsidRPr="006539D5" w:rsidRDefault="00C040AD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C040AD" w:rsidRPr="006539D5" w14:paraId="16E6E30C" w14:textId="77777777" w:rsidTr="00443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1CCBFFD3" w14:textId="44633617" w:rsidR="00C040AD" w:rsidRPr="006539D5" w:rsidRDefault="00B0143B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 xml:space="preserve">Uke 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59220982" w14:textId="2E70BAF0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09D3A17D" w14:textId="299294F3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B0143B" w:rsidRPr="006539D5" w14:paraId="637FF27B" w14:textId="77777777" w:rsidTr="002F0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2A10466" w14:textId="17F3FBDA" w:rsidR="00B0143B" w:rsidRPr="006539D5" w:rsidRDefault="00B0143B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 xml:space="preserve">Uke 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6328A01" w14:textId="46CFD6D0" w:rsidR="00B0143B" w:rsidRPr="006539D5" w:rsidRDefault="00B0143B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BE5371C" w14:textId="7768E592" w:rsidR="00B0143B" w:rsidRPr="006539D5" w:rsidRDefault="00B0143B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E26A08" w:rsidRPr="006539D5" w14:paraId="450E05DB" w14:textId="77777777" w:rsidTr="00443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7C027E2D" w14:textId="5CDAA43F" w:rsidR="00E26A08" w:rsidRPr="006539D5" w:rsidRDefault="00E26A08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>Uke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06AF7E1C" w14:textId="028D389F" w:rsidR="00E26A08" w:rsidRPr="006539D5" w:rsidRDefault="00E26A08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1585B218" w14:textId="0E3C1431" w:rsidR="00E26A08" w:rsidRPr="006539D5" w:rsidRDefault="00E26A08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C040AD" w:rsidRPr="006539D5" w14:paraId="7065BA0A" w14:textId="77777777" w:rsidTr="002F0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E863333" w14:textId="796E1053" w:rsidR="00C040AD" w:rsidRPr="006539D5" w:rsidRDefault="00B0143B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>Uke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D66EF30" w14:textId="7E7A76E6" w:rsidR="00C040AD" w:rsidRPr="006539D5" w:rsidRDefault="00C040AD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0F2DF1A" w14:textId="31DF62E9" w:rsidR="00C040AD" w:rsidRPr="006539D5" w:rsidRDefault="00C040AD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C040AD" w:rsidRPr="006539D5" w14:paraId="4116C0B5" w14:textId="77777777" w:rsidTr="00443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099F0A6C" w14:textId="4117770E" w:rsidR="00C040AD" w:rsidRPr="006539D5" w:rsidRDefault="00B0143B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>Uke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355F7D38" w14:textId="4E21B71B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BEEEB"/>
          </w:tcPr>
          <w:p w14:paraId="2B5398B9" w14:textId="61E24694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C040AD" w:rsidRPr="006539D5" w14:paraId="646DCE92" w14:textId="77777777" w:rsidTr="002F0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0EBAEE1" w14:textId="77A07B4E" w:rsidR="00C040AD" w:rsidRPr="006539D5" w:rsidRDefault="00B0143B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>Uke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CA0C063" w14:textId="362B1EA6" w:rsidR="00C040AD" w:rsidRPr="006539D5" w:rsidRDefault="00C040AD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  <w:b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E0156DB" w14:textId="40BA95F9" w:rsidR="00C040AD" w:rsidRPr="006539D5" w:rsidRDefault="00C040AD" w:rsidP="00C040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  <w:tr w:rsidR="00C040AD" w:rsidRPr="006539D5" w14:paraId="01CAB6E0" w14:textId="77777777" w:rsidTr="004439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/>
              <w:right w:val="single" w:sz="2" w:space="0" w:color="000000"/>
            </w:tcBorders>
            <w:shd w:val="clear" w:color="auto" w:fill="DBEEEB"/>
          </w:tcPr>
          <w:p w14:paraId="639AAE06" w14:textId="47E9BB66" w:rsidR="00C040AD" w:rsidRPr="006539D5" w:rsidRDefault="00B0143B" w:rsidP="00C040AD">
            <w:pPr>
              <w:rPr>
                <w:rFonts w:ascii="Clan Pro News" w:hAnsi="Clan Pro News"/>
                <w:b w:val="0"/>
              </w:rPr>
            </w:pPr>
            <w:r w:rsidRPr="006539D5">
              <w:rPr>
                <w:rFonts w:ascii="Clan Pro News" w:hAnsi="Clan Pro News"/>
                <w:b w:val="0"/>
              </w:rPr>
              <w:t xml:space="preserve">Uke </w:t>
            </w:r>
          </w:p>
        </w:tc>
        <w:tc>
          <w:tcPr>
            <w:tcW w:w="4911" w:type="dxa"/>
            <w:tcBorders>
              <w:top w:val="single" w:sz="2" w:space="0" w:color="000000" w:themeColor="text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EEB"/>
          </w:tcPr>
          <w:p w14:paraId="4013071A" w14:textId="2D860357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  <w:tc>
          <w:tcPr>
            <w:tcW w:w="3021" w:type="dxa"/>
            <w:tcBorders>
              <w:top w:val="single" w:sz="2" w:space="0" w:color="000000" w:themeColor="text1"/>
              <w:left w:val="single" w:sz="2" w:space="0" w:color="000000"/>
              <w:bottom w:val="single" w:sz="2" w:space="0" w:color="000000"/>
              <w:right w:val="single" w:sz="2" w:space="0" w:color="000000" w:themeColor="text1"/>
            </w:tcBorders>
            <w:shd w:val="clear" w:color="auto" w:fill="DBEEEB"/>
          </w:tcPr>
          <w:p w14:paraId="35045201" w14:textId="5118551C" w:rsidR="00C040AD" w:rsidRPr="006539D5" w:rsidRDefault="00C040AD" w:rsidP="00C04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lan Pro News" w:hAnsi="Clan Pro News"/>
              </w:rPr>
            </w:pPr>
          </w:p>
        </w:tc>
      </w:tr>
    </w:tbl>
    <w:p w14:paraId="58D65FED" w14:textId="77777777" w:rsidR="00C040AD" w:rsidRPr="006539D5" w:rsidRDefault="00C040AD" w:rsidP="00C040AD">
      <w:pPr>
        <w:rPr>
          <w:rFonts w:ascii="Clan Pro News" w:hAnsi="Clan Pro News"/>
        </w:rPr>
      </w:pPr>
    </w:p>
    <w:p w14:paraId="332AFBEA" w14:textId="2A0986C1" w:rsidR="00F601D9" w:rsidRPr="006539D5" w:rsidRDefault="000E764C" w:rsidP="00F601D9">
      <w:pPr>
        <w:rPr>
          <w:rFonts w:ascii="Clan Pro News" w:hAnsi="Clan Pro News" w:cs="Arial"/>
          <w:szCs w:val="19"/>
        </w:rPr>
      </w:pPr>
      <w:r w:rsidRPr="006539D5">
        <w:rPr>
          <w:rFonts w:ascii="Clan Pro News" w:hAnsi="Clan Pro News" w:cs="Arial"/>
          <w:szCs w:val="19"/>
        </w:rPr>
        <w:t xml:space="preserve">. </w:t>
      </w:r>
    </w:p>
    <w:p w14:paraId="130F114F" w14:textId="77777777" w:rsidR="00F601D9" w:rsidRPr="006539D5" w:rsidRDefault="00F601D9" w:rsidP="00F601D9">
      <w:pPr>
        <w:rPr>
          <w:rFonts w:ascii="Clan Pro News" w:hAnsi="Clan Pro News"/>
        </w:rPr>
      </w:pPr>
    </w:p>
    <w:p w14:paraId="75CDDF47" w14:textId="77777777" w:rsidR="00B46D0F" w:rsidRPr="006539D5" w:rsidRDefault="00B46D0F" w:rsidP="00B46D0F">
      <w:pPr>
        <w:rPr>
          <w:rFonts w:ascii="Clan Pro News" w:hAnsi="Clan Pro News"/>
        </w:rPr>
      </w:pPr>
    </w:p>
    <w:p w14:paraId="7B35AC10" w14:textId="77777777" w:rsidR="000E764C" w:rsidRPr="006539D5" w:rsidRDefault="00B00A4C" w:rsidP="00B00A4C">
      <w:pPr>
        <w:pStyle w:val="Heading1"/>
        <w:rPr>
          <w:rFonts w:ascii="Clan Pro News" w:hAnsi="Clan Pro News"/>
        </w:rPr>
      </w:pPr>
      <w:r w:rsidRPr="006539D5">
        <w:rPr>
          <w:rFonts w:ascii="Clan Pro News" w:hAnsi="Clan Pro News"/>
        </w:rPr>
        <w:t xml:space="preserve">Prosjektgruppe og </w:t>
      </w:r>
      <w:r w:rsidR="000E764C" w:rsidRPr="006539D5">
        <w:rPr>
          <w:rFonts w:ascii="Clan Pro News" w:hAnsi="Clan Pro News"/>
        </w:rPr>
        <w:t>Prosjektleder</w:t>
      </w:r>
    </w:p>
    <w:p w14:paraId="089A44E2" w14:textId="04AC102F" w:rsidR="0011618E" w:rsidRPr="006539D5" w:rsidRDefault="00810845" w:rsidP="00B00A4C">
      <w:pPr>
        <w:rPr>
          <w:rFonts w:ascii="Clan Pro News" w:hAnsi="Clan Pro News"/>
          <w:b/>
          <w:i/>
        </w:rPr>
      </w:pPr>
      <w:r w:rsidRPr="006539D5">
        <w:rPr>
          <w:rFonts w:ascii="Clan Pro News" w:hAnsi="Clan Pro News"/>
          <w:b/>
          <w:i/>
        </w:rPr>
        <w:t>Forprosjekt</w:t>
      </w:r>
    </w:p>
    <w:p w14:paraId="6EA9F0FC" w14:textId="3009E90E" w:rsidR="007629D9" w:rsidRPr="006539D5" w:rsidRDefault="007629D9" w:rsidP="00810845">
      <w:pPr>
        <w:pStyle w:val="ListParagraph"/>
        <w:numPr>
          <w:ilvl w:val="0"/>
          <w:numId w:val="5"/>
        </w:numPr>
        <w:rPr>
          <w:rFonts w:ascii="Clan Pro News" w:hAnsi="Clan Pro News"/>
        </w:rPr>
      </w:pPr>
    </w:p>
    <w:p w14:paraId="6845D814" w14:textId="48F196DB" w:rsidR="00B00A4C" w:rsidRPr="006539D5" w:rsidRDefault="00B00A4C" w:rsidP="00B00A4C">
      <w:pPr>
        <w:rPr>
          <w:rFonts w:ascii="Clan Pro News" w:hAnsi="Clan Pro News"/>
        </w:rPr>
      </w:pPr>
    </w:p>
    <w:p w14:paraId="7735298B" w14:textId="073E8F3D" w:rsidR="00810845" w:rsidRPr="006539D5" w:rsidRDefault="00810845" w:rsidP="00B00A4C">
      <w:pPr>
        <w:rPr>
          <w:rFonts w:ascii="Clan Pro News" w:hAnsi="Clan Pro News"/>
          <w:b/>
          <w:i/>
        </w:rPr>
      </w:pPr>
      <w:r w:rsidRPr="006539D5">
        <w:rPr>
          <w:rFonts w:ascii="Clan Pro News" w:hAnsi="Clan Pro News"/>
          <w:b/>
          <w:i/>
        </w:rPr>
        <w:t>Hovedprosjekt</w:t>
      </w:r>
    </w:p>
    <w:p w14:paraId="0609BFC6" w14:textId="77777777" w:rsidR="006B619D" w:rsidRPr="006539D5" w:rsidRDefault="006B619D" w:rsidP="006B619D">
      <w:pPr>
        <w:pStyle w:val="ListParagraph"/>
        <w:numPr>
          <w:ilvl w:val="0"/>
          <w:numId w:val="5"/>
        </w:numPr>
        <w:rPr>
          <w:rFonts w:ascii="Clan Pro News" w:hAnsi="Clan Pro News"/>
          <w:b/>
          <w:i/>
        </w:rPr>
      </w:pPr>
    </w:p>
    <w:p w14:paraId="71B745AE" w14:textId="40B4AB55" w:rsidR="001E482C" w:rsidRPr="006539D5" w:rsidRDefault="001E482C" w:rsidP="00B00A4C">
      <w:pPr>
        <w:rPr>
          <w:rFonts w:ascii="Clan Pro News" w:hAnsi="Clan Pro News"/>
        </w:rPr>
      </w:pPr>
    </w:p>
    <w:sectPr w:rsidR="001E482C" w:rsidRPr="006539D5" w:rsidSect="006820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7A1CB" w14:textId="77777777" w:rsidR="00E13ED7" w:rsidRDefault="00E13ED7">
      <w:r>
        <w:separator/>
      </w:r>
    </w:p>
  </w:endnote>
  <w:endnote w:type="continuationSeparator" w:id="0">
    <w:p w14:paraId="6F60C52F" w14:textId="77777777" w:rsidR="00E13ED7" w:rsidRDefault="00E1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lan Pro News">
    <w:panose1 w:val="02000603030000020004"/>
    <w:charset w:val="4D"/>
    <w:family w:val="auto"/>
    <w:notTrueType/>
    <w:pitch w:val="variable"/>
    <w:sig w:usb0="A00000FF" w:usb1="5000205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BB6E8" w14:textId="77777777" w:rsidR="006B619D" w:rsidRDefault="006B6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1F844" w14:textId="77777777" w:rsidR="00874646" w:rsidRDefault="00874646">
    <w:pPr>
      <w:pStyle w:val="Footer"/>
      <w:tabs>
        <w:tab w:val="left" w:pos="7860"/>
      </w:tabs>
    </w:pPr>
    <w:r>
      <w:tab/>
      <w:t xml:space="preserve">              </w:t>
    </w:r>
    <w:r w:rsidR="00C3036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3036F">
      <w:rPr>
        <w:rStyle w:val="PageNumber"/>
      </w:rPr>
      <w:fldChar w:fldCharType="separate"/>
    </w:r>
    <w:r w:rsidR="00A44D4A">
      <w:rPr>
        <w:rStyle w:val="PageNumber"/>
        <w:noProof/>
      </w:rPr>
      <w:t>2</w:t>
    </w:r>
    <w:r w:rsidR="00C3036F">
      <w:rPr>
        <w:rStyle w:val="PageNumber"/>
      </w:rP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EC6C8" w14:textId="07FFEED6" w:rsidR="00874646" w:rsidRPr="006B619D" w:rsidRDefault="00E13ED7" w:rsidP="00B70B69">
    <w:pPr>
      <w:pStyle w:val="Footer"/>
      <w:rPr>
        <w:rFonts w:ascii="Trebuchet MS" w:hAnsi="Trebuchet MS"/>
        <w:lang w:val="en-US"/>
      </w:rPr>
    </w:pPr>
    <w:sdt>
      <w:sdtPr>
        <w:rPr>
          <w:rFonts w:ascii="Trebuchet MS" w:hAnsi="Trebuchet MS"/>
        </w:rPr>
        <w:tag w:val="DocumentNumber"/>
        <w:id w:val="10000"/>
        <w:placeholder>
          <w:docPart w:val="DefaultPlaceholder_22675703"/>
        </w:placeholder>
        <w:showingPlcHdr/>
        <w:dataBinding w:prefixMappings="xmlns:gbs='http://www.software-innovation.no/growBusinessDocument'" w:xpath="/gbs:GrowBusinessDocument/gbs:DocumentNumber[@gbs:key='10000']" w:storeItemID="{69468150-F861-4EF5-A3B0-6E670D11438B}"/>
        <w:text/>
      </w:sdtPr>
      <w:sdtEndPr/>
      <w:sdtContent>
        <w:r w:rsidR="006B619D" w:rsidRPr="006B619D">
          <w:rPr>
            <w:rStyle w:val="PlaceholderText"/>
            <w:lang w:val="en-US"/>
          </w:rPr>
          <w:t>Click here to enter text.</w:t>
        </w:r>
      </w:sdtContent>
    </w:sdt>
    <w:r w:rsidR="00874646" w:rsidRPr="006A7F22">
      <w:rPr>
        <w:rStyle w:val="PageNumber"/>
        <w:rFonts w:ascii="Trebuchet MS" w:hAnsi="Trebuchet MS"/>
        <w:lang w:val="en-US"/>
      </w:rPr>
      <w:tab/>
    </w:r>
    <w:r w:rsidR="00842882">
      <w:rPr>
        <w:rStyle w:val="PageNumber"/>
        <w:rFonts w:ascii="Trebuchet MS" w:hAnsi="Trebuchet MS"/>
        <w:lang w:val="en-US"/>
      </w:rPr>
      <w:tab/>
    </w:r>
    <w:r w:rsidR="00C3036F" w:rsidRPr="000078F1">
      <w:rPr>
        <w:rStyle w:val="PageNumber"/>
        <w:rFonts w:ascii="Trebuchet MS" w:hAnsi="Trebuchet MS"/>
      </w:rPr>
      <w:fldChar w:fldCharType="begin"/>
    </w:r>
    <w:r w:rsidR="00874646" w:rsidRPr="006A7F22">
      <w:rPr>
        <w:rStyle w:val="PageNumber"/>
        <w:rFonts w:ascii="Trebuchet MS" w:hAnsi="Trebuchet MS"/>
        <w:lang w:val="en-US"/>
      </w:rPr>
      <w:instrText xml:space="preserve"> PAGE </w:instrText>
    </w:r>
    <w:r w:rsidR="00C3036F" w:rsidRPr="000078F1">
      <w:rPr>
        <w:rStyle w:val="PageNumber"/>
        <w:rFonts w:ascii="Trebuchet MS" w:hAnsi="Trebuchet MS"/>
      </w:rPr>
      <w:fldChar w:fldCharType="separate"/>
    </w:r>
    <w:r w:rsidR="00861C7D">
      <w:rPr>
        <w:rStyle w:val="PageNumber"/>
        <w:rFonts w:ascii="Trebuchet MS" w:hAnsi="Trebuchet MS"/>
        <w:noProof/>
        <w:lang w:val="en-US"/>
      </w:rPr>
      <w:t>1</w:t>
    </w:r>
    <w:r w:rsidR="00C3036F" w:rsidRPr="000078F1">
      <w:rPr>
        <w:rStyle w:val="PageNumber"/>
        <w:rFonts w:ascii="Trebuchet MS" w:hAnsi="Trebuchet MS"/>
      </w:rPr>
      <w:fldChar w:fldCharType="end"/>
    </w:r>
  </w:p>
  <w:p w14:paraId="7ACCE4D5" w14:textId="77777777" w:rsidR="00874646" w:rsidRPr="000078F1" w:rsidRDefault="00874646">
    <w:pPr>
      <w:pStyle w:val="Footer"/>
      <w:rPr>
        <w:rFonts w:ascii="Trebuchet MS" w:hAnsi="Trebuchet MS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4595F" w14:textId="77777777" w:rsidR="00E13ED7" w:rsidRDefault="00E13ED7">
      <w:r>
        <w:separator/>
      </w:r>
    </w:p>
  </w:footnote>
  <w:footnote w:type="continuationSeparator" w:id="0">
    <w:p w14:paraId="204C1670" w14:textId="77777777" w:rsidR="00E13ED7" w:rsidRDefault="00E1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93D55" w14:textId="77777777" w:rsidR="006B619D" w:rsidRDefault="006B61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BCB5F" w14:textId="4DB6A6AD" w:rsidR="00874646" w:rsidRDefault="00874646">
    <w:pPr>
      <w:pStyle w:val="Header"/>
      <w:tabs>
        <w:tab w:val="left" w:pos="210"/>
      </w:tabs>
      <w:rPr>
        <w:rStyle w:val="PageNumber"/>
      </w:rPr>
    </w:pPr>
    <w:r>
      <w:rPr>
        <w:rStyle w:val="PageNumber"/>
      </w:rPr>
      <w:tab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MEDLEMSNR "MEDLEMSNR"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MEDLEMSNR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KONTAKT "KONTAKT"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KONTAKT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KONTAKTPERSON "KONTAKTPERSON"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KONTAKTPERSON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ADRESSE "ADRESSE"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ADRESSE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POSTNR "POSTNR"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POSTNR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POSTSTED "POSTSTED"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POSTSTED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SAKSBEHANDLER "SAKSBEHANDLER"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SAKSBEHANDLER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DOKNR "DOKNR"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DOKNR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DATO "DATO"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DATO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TITTEL "TITTEL"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TITTEL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OPPRETTET "OPPRETTET"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OPPRETTET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SAKSNR "SAKSNR"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SAKSNR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SAKSBESKR "SAKSBESKR"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SAKSBESKR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FAKSNR "FAKSNR"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FAKSNR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DEPARTMENT "DEPARTMENT"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DEPARTMENT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>
      <w:rPr>
        <w:sz w:val="16"/>
        <w:lang w:val="en-US"/>
      </w:rPr>
      <w:instrText xml:space="preserve"> SET FORFALL "FORFALL"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FORFALL</w:t>
    </w:r>
    <w:r w:rsidR="00C3036F">
      <w:rPr>
        <w:sz w:val="16"/>
      </w:rPr>
      <w:fldChar w:fldCharType="end"/>
    </w:r>
  </w:p>
  <w:p w14:paraId="7D15AF35" w14:textId="77777777" w:rsidR="00874646" w:rsidRDefault="0087464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8E640" w14:textId="1CF53EEE" w:rsidR="00874646" w:rsidRDefault="00CD35C7" w:rsidP="00842882">
    <w:pPr>
      <w:pStyle w:val="Header"/>
      <w:tabs>
        <w:tab w:val="clear" w:pos="4536"/>
        <w:tab w:val="center" w:pos="9072"/>
        <w:tab w:val="right" w:pos="10065"/>
      </w:tabs>
      <w:ind w:right="-993" w:firstLine="708"/>
      <w:rPr>
        <w:lang w:val="en-US"/>
      </w:rPr>
    </w:pPr>
    <w:r>
      <w:rPr>
        <w:noProof/>
        <w:sz w:val="16"/>
      </w:rPr>
      <w:drawing>
        <wp:anchor distT="0" distB="0" distL="114300" distR="114300" simplePos="0" relativeHeight="251658240" behindDoc="0" locked="0" layoutInCell="1" allowOverlap="1" wp14:anchorId="5408059A" wp14:editId="63B1B5CD">
          <wp:simplePos x="0" y="0"/>
          <wp:positionH relativeFrom="column">
            <wp:posOffset>4244863</wp:posOffset>
          </wp:positionH>
          <wp:positionV relativeFrom="paragraph">
            <wp:posOffset>-43180</wp:posOffset>
          </wp:positionV>
          <wp:extent cx="1507178" cy="500952"/>
          <wp:effectExtent l="0" t="0" r="4445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rke_hovedlogo_positiv_RGB til Wo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7178" cy="500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2882">
      <w:tab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MEDLEMSNR "MEDLEMSNR"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MEDLEMSNR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KONTAKT "KONTAKT"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KONTAKT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KONTAKTPERSON "KONTAKTPERSON"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KONTAKTPERSON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ADRESSE "ADRESSE"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ADRESSE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POSTNR "POSTNR"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POSTNR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POSTSTED "POSTSTED"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POSTSTED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SAKSBEHANDLER "SAKSBEHANDLER"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SAKSBEHANDLER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DOKNR "DOKNR"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DOKNR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DATO "DATO"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DATO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TITTEL "TITTEL"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TITTEL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OPPRETTET "OPPRETTET"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OPPRETTET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SAKSNR "SAKSNR"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SAKSNR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SAKSBESKR "SAKSBESKR"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SAKSBESKR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FAKSNR "FAKSNR"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FAKSNR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DEPARTMENT "DEPARTMENT" </w:instrText>
    </w:r>
    <w:r w:rsidR="00C3036F">
      <w:rPr>
        <w:sz w:val="16"/>
      </w:rPr>
      <w:fldChar w:fldCharType="separate"/>
    </w:r>
    <w:r w:rsidR="00034E11">
      <w:rPr>
        <w:noProof/>
        <w:sz w:val="16"/>
        <w:lang w:val="en-US"/>
      </w:rPr>
      <w:t>DEPARTMENT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  <w:lang w:val="en-US"/>
      </w:rPr>
      <w:instrText xml:space="preserve"> SET FORFALL "FORFALL" </w:instrText>
    </w:r>
    <w:r w:rsidR="00C3036F">
      <w:rPr>
        <w:sz w:val="16"/>
      </w:rPr>
      <w:fldChar w:fldCharType="separate"/>
    </w:r>
    <w:bookmarkStart w:id="2" w:name="FORFALL"/>
    <w:r w:rsidR="00034E11">
      <w:rPr>
        <w:noProof/>
        <w:sz w:val="16"/>
        <w:lang w:val="en-US"/>
      </w:rPr>
      <w:t>FORFALL</w:t>
    </w:r>
    <w:bookmarkEnd w:id="2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DATO "" </w:instrText>
    </w:r>
    <w:r w:rsidR="00C3036F">
      <w:rPr>
        <w:sz w:val="16"/>
      </w:rPr>
      <w:fldChar w:fldCharType="separate"/>
    </w:r>
    <w:bookmarkStart w:id="3" w:name="DATO"/>
    <w:bookmarkEnd w:id="3"/>
    <w:r w:rsidR="00034E11">
      <w:rPr>
        <w:noProof/>
        <w:sz w:val="16"/>
      </w:rPr>
      <w:t xml:space="preserve"> 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DOKNR "DOK-2008-03652" </w:instrText>
    </w:r>
    <w:r w:rsidR="00C3036F">
      <w:rPr>
        <w:sz w:val="16"/>
      </w:rPr>
      <w:fldChar w:fldCharType="separate"/>
    </w:r>
    <w:bookmarkStart w:id="4" w:name="DOKNR"/>
    <w:r w:rsidR="00034E11">
      <w:rPr>
        <w:noProof/>
        <w:sz w:val="16"/>
      </w:rPr>
      <w:t>DOK-2008-03652</w:t>
    </w:r>
    <w:bookmarkEnd w:id="4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KONTAKT "HSH - HUK-RÅDET " </w:instrText>
    </w:r>
    <w:r w:rsidR="00C3036F">
      <w:rPr>
        <w:sz w:val="16"/>
      </w:rPr>
      <w:fldChar w:fldCharType="separate"/>
    </w:r>
    <w:bookmarkStart w:id="5" w:name="KONTAKT"/>
    <w:r w:rsidR="00034E11">
      <w:rPr>
        <w:noProof/>
        <w:sz w:val="16"/>
      </w:rPr>
      <w:t xml:space="preserve">HSH - HUK-RÅDET </w:t>
    </w:r>
    <w:bookmarkEnd w:id="5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KONTAKTPERSON "" </w:instrText>
    </w:r>
    <w:r w:rsidR="00C3036F">
      <w:rPr>
        <w:sz w:val="16"/>
      </w:rPr>
      <w:fldChar w:fldCharType="separate"/>
    </w:r>
    <w:bookmarkStart w:id="6" w:name="KONTAKTPERSON"/>
    <w:bookmarkEnd w:id="6"/>
    <w:r w:rsidR="00034E11">
      <w:rPr>
        <w:noProof/>
        <w:sz w:val="16"/>
      </w:rPr>
      <w:t xml:space="preserve"> 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MEDLEMSNR "409155" </w:instrText>
    </w:r>
    <w:r w:rsidR="00C3036F">
      <w:rPr>
        <w:sz w:val="16"/>
      </w:rPr>
      <w:fldChar w:fldCharType="separate"/>
    </w:r>
    <w:bookmarkStart w:id="7" w:name="MEDLEMSNR"/>
    <w:r w:rsidR="00034E11">
      <w:rPr>
        <w:noProof/>
        <w:sz w:val="16"/>
      </w:rPr>
      <w:t>409155</w:t>
    </w:r>
    <w:bookmarkEnd w:id="7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TITTEL "TEST MAL FOR MØTEREFERAT" </w:instrText>
    </w:r>
    <w:r w:rsidR="00C3036F">
      <w:rPr>
        <w:sz w:val="16"/>
      </w:rPr>
      <w:fldChar w:fldCharType="separate"/>
    </w:r>
    <w:bookmarkStart w:id="8" w:name="TITTEL"/>
    <w:r w:rsidR="00034E11">
      <w:rPr>
        <w:noProof/>
        <w:sz w:val="16"/>
      </w:rPr>
      <w:t>TEST MAL FOR MØTEREFERAT</w:t>
    </w:r>
    <w:bookmarkEnd w:id="8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SAKSBEHANDLER "PER ENGELAND" </w:instrText>
    </w:r>
    <w:r w:rsidR="00C3036F">
      <w:rPr>
        <w:sz w:val="16"/>
      </w:rPr>
      <w:fldChar w:fldCharType="separate"/>
    </w:r>
    <w:bookmarkStart w:id="9" w:name="SAKSBEHANDLER"/>
    <w:r w:rsidR="00034E11">
      <w:rPr>
        <w:noProof/>
        <w:sz w:val="16"/>
      </w:rPr>
      <w:t>PER ENGELAND</w:t>
    </w:r>
    <w:bookmarkEnd w:id="9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OPPRETTET "27.11.2008 13:09:57" </w:instrText>
    </w:r>
    <w:r w:rsidR="00C3036F">
      <w:rPr>
        <w:sz w:val="16"/>
      </w:rPr>
      <w:fldChar w:fldCharType="separate"/>
    </w:r>
    <w:bookmarkStart w:id="10" w:name="OPPRETTET"/>
    <w:r w:rsidR="00034E11">
      <w:rPr>
        <w:noProof/>
        <w:sz w:val="16"/>
      </w:rPr>
      <w:t>27.11.2008 13:09:57</w:t>
    </w:r>
    <w:bookmarkEnd w:id="10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DEPARTMENT "Arbeidsgiveravdelingen" </w:instrText>
    </w:r>
    <w:r w:rsidR="00C3036F">
      <w:rPr>
        <w:sz w:val="16"/>
      </w:rPr>
      <w:fldChar w:fldCharType="separate"/>
    </w:r>
    <w:bookmarkStart w:id="11" w:name="DEPARTMENT"/>
    <w:r w:rsidR="00034E11">
      <w:rPr>
        <w:noProof/>
        <w:sz w:val="16"/>
      </w:rPr>
      <w:t>Arbeidsgiveravdelingen</w:t>
    </w:r>
    <w:bookmarkEnd w:id="11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SAKSNR "" </w:instrText>
    </w:r>
    <w:r w:rsidR="00C3036F">
      <w:rPr>
        <w:sz w:val="16"/>
      </w:rPr>
      <w:fldChar w:fldCharType="separate"/>
    </w:r>
    <w:bookmarkStart w:id="12" w:name="SAKSNR"/>
    <w:bookmarkEnd w:id="12"/>
    <w:r w:rsidR="00034E11">
      <w:rPr>
        <w:noProof/>
        <w:sz w:val="16"/>
      </w:rPr>
      <w:t xml:space="preserve"> 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SAKSBESKR "" </w:instrText>
    </w:r>
    <w:r w:rsidR="00C3036F">
      <w:rPr>
        <w:sz w:val="16"/>
      </w:rPr>
      <w:fldChar w:fldCharType="separate"/>
    </w:r>
    <w:bookmarkStart w:id="13" w:name="SAKSBESKR"/>
    <w:bookmarkEnd w:id="13"/>
    <w:r w:rsidR="00034E11">
      <w:rPr>
        <w:noProof/>
        <w:sz w:val="16"/>
      </w:rPr>
      <w:t xml:space="preserve"> 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BRUKERID "CE" </w:instrText>
    </w:r>
    <w:r w:rsidR="00C3036F">
      <w:rPr>
        <w:sz w:val="16"/>
      </w:rPr>
      <w:fldChar w:fldCharType="separate"/>
    </w:r>
    <w:bookmarkStart w:id="14" w:name="BRUKERID"/>
    <w:r w:rsidR="00034E11">
      <w:rPr>
        <w:noProof/>
        <w:sz w:val="16"/>
      </w:rPr>
      <w:t>CE</w:t>
    </w:r>
    <w:bookmarkEnd w:id="14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EMAIL "p.engeland@hsh-org.no" </w:instrText>
    </w:r>
    <w:r w:rsidR="00C3036F">
      <w:rPr>
        <w:sz w:val="16"/>
      </w:rPr>
      <w:fldChar w:fldCharType="separate"/>
    </w:r>
    <w:bookmarkStart w:id="15" w:name="EMAIL"/>
    <w:r w:rsidR="00034E11">
      <w:rPr>
        <w:noProof/>
        <w:sz w:val="16"/>
      </w:rPr>
      <w:t>p.engeland@hsh-org.no</w:t>
    </w:r>
    <w:bookmarkEnd w:id="15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SAKSBEHTITTEL "Seksjonssjef" </w:instrText>
    </w:r>
    <w:r w:rsidR="00C3036F">
      <w:rPr>
        <w:sz w:val="16"/>
      </w:rPr>
      <w:fldChar w:fldCharType="separate"/>
    </w:r>
    <w:bookmarkStart w:id="16" w:name="SAKSBEHTITTEL"/>
    <w:r w:rsidR="00034E11">
      <w:rPr>
        <w:noProof/>
        <w:sz w:val="16"/>
      </w:rPr>
      <w:t>Seksjonssjef</w:t>
    </w:r>
    <w:bookmarkEnd w:id="16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TLF "22 54 17 66" </w:instrText>
    </w:r>
    <w:r w:rsidR="00C3036F">
      <w:rPr>
        <w:sz w:val="16"/>
      </w:rPr>
      <w:fldChar w:fldCharType="separate"/>
    </w:r>
    <w:bookmarkStart w:id="17" w:name="TLF"/>
    <w:r w:rsidR="00034E11">
      <w:rPr>
        <w:noProof/>
        <w:sz w:val="16"/>
      </w:rPr>
      <w:t>22 54 17 66</w:t>
    </w:r>
    <w:bookmarkEnd w:id="17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FAKSNR "" </w:instrText>
    </w:r>
    <w:r w:rsidR="00C3036F">
      <w:rPr>
        <w:sz w:val="16"/>
      </w:rPr>
      <w:fldChar w:fldCharType="separate"/>
    </w:r>
    <w:bookmarkStart w:id="18" w:name="FAKSNR"/>
    <w:bookmarkEnd w:id="18"/>
    <w:r w:rsidR="00034E11">
      <w:rPr>
        <w:noProof/>
        <w:sz w:val="16"/>
      </w:rPr>
      <w:t xml:space="preserve"> </w:t>
    </w:r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ADRESSE "Postboks 2900 Solli" </w:instrText>
    </w:r>
    <w:r w:rsidR="00C3036F">
      <w:rPr>
        <w:sz w:val="16"/>
      </w:rPr>
      <w:fldChar w:fldCharType="separate"/>
    </w:r>
    <w:bookmarkStart w:id="19" w:name="ADRESSE"/>
    <w:r w:rsidR="00034E11">
      <w:rPr>
        <w:noProof/>
        <w:sz w:val="16"/>
      </w:rPr>
      <w:t>Postboks 2900 Solli</w:t>
    </w:r>
    <w:bookmarkEnd w:id="19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POSTNR "0230" </w:instrText>
    </w:r>
    <w:r w:rsidR="00C3036F">
      <w:rPr>
        <w:sz w:val="16"/>
      </w:rPr>
      <w:fldChar w:fldCharType="separate"/>
    </w:r>
    <w:bookmarkStart w:id="20" w:name="POSTNR"/>
    <w:r w:rsidR="00034E11">
      <w:rPr>
        <w:noProof/>
        <w:sz w:val="16"/>
      </w:rPr>
      <w:t>0230</w:t>
    </w:r>
    <w:bookmarkEnd w:id="20"/>
    <w:r w:rsidR="00C3036F">
      <w:rPr>
        <w:sz w:val="16"/>
      </w:rPr>
      <w:fldChar w:fldCharType="end"/>
    </w:r>
    <w:r w:rsidR="00C3036F">
      <w:rPr>
        <w:sz w:val="16"/>
      </w:rPr>
      <w:fldChar w:fldCharType="begin"/>
    </w:r>
    <w:r w:rsidR="00874646">
      <w:rPr>
        <w:sz w:val="16"/>
      </w:rPr>
      <w:instrText xml:space="preserve"> SET POSTSTED "OSLO" </w:instrText>
    </w:r>
    <w:r w:rsidR="00C3036F">
      <w:rPr>
        <w:sz w:val="16"/>
      </w:rPr>
      <w:fldChar w:fldCharType="separate"/>
    </w:r>
    <w:bookmarkStart w:id="21" w:name="POSTSTED"/>
    <w:r w:rsidR="00034E11">
      <w:rPr>
        <w:noProof/>
        <w:sz w:val="16"/>
      </w:rPr>
      <w:t>OSLO</w:t>
    </w:r>
    <w:bookmarkEnd w:id="21"/>
    <w:r w:rsidR="00C3036F">
      <w:rPr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7B29"/>
    <w:multiLevelType w:val="hybridMultilevel"/>
    <w:tmpl w:val="85E8828C"/>
    <w:lvl w:ilvl="0" w:tplc="0414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631BC"/>
    <w:multiLevelType w:val="hybridMultilevel"/>
    <w:tmpl w:val="0298FB4C"/>
    <w:lvl w:ilvl="0" w:tplc="53D0C51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57B16"/>
    <w:multiLevelType w:val="hybridMultilevel"/>
    <w:tmpl w:val="7E342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56B4C"/>
    <w:multiLevelType w:val="hybridMultilevel"/>
    <w:tmpl w:val="7E1C6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96"/>
    <w:multiLevelType w:val="hybridMultilevel"/>
    <w:tmpl w:val="270427F0"/>
    <w:lvl w:ilvl="0" w:tplc="0414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654C5"/>
    <w:multiLevelType w:val="hybridMultilevel"/>
    <w:tmpl w:val="81D2C2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9D5"/>
    <w:rsid w:val="000078F1"/>
    <w:rsid w:val="000220D1"/>
    <w:rsid w:val="00034E11"/>
    <w:rsid w:val="00056009"/>
    <w:rsid w:val="0006028D"/>
    <w:rsid w:val="00061EE9"/>
    <w:rsid w:val="000767ED"/>
    <w:rsid w:val="000B3572"/>
    <w:rsid w:val="000E764C"/>
    <w:rsid w:val="000F6B57"/>
    <w:rsid w:val="0011428D"/>
    <w:rsid w:val="0011618E"/>
    <w:rsid w:val="00182FE6"/>
    <w:rsid w:val="00193901"/>
    <w:rsid w:val="001B1B58"/>
    <w:rsid w:val="001C456B"/>
    <w:rsid w:val="001E482C"/>
    <w:rsid w:val="00222BB0"/>
    <w:rsid w:val="00246410"/>
    <w:rsid w:val="00247C69"/>
    <w:rsid w:val="00270CE0"/>
    <w:rsid w:val="00296A8F"/>
    <w:rsid w:val="002E4306"/>
    <w:rsid w:val="002F0D29"/>
    <w:rsid w:val="002F42D2"/>
    <w:rsid w:val="003513B0"/>
    <w:rsid w:val="0039692B"/>
    <w:rsid w:val="003B0B0B"/>
    <w:rsid w:val="003C1145"/>
    <w:rsid w:val="003C1CCF"/>
    <w:rsid w:val="003D337E"/>
    <w:rsid w:val="003E2B54"/>
    <w:rsid w:val="00443956"/>
    <w:rsid w:val="0044575D"/>
    <w:rsid w:val="00472513"/>
    <w:rsid w:val="004D51D2"/>
    <w:rsid w:val="005119C7"/>
    <w:rsid w:val="00571783"/>
    <w:rsid w:val="005B4A51"/>
    <w:rsid w:val="006119B0"/>
    <w:rsid w:val="006262E3"/>
    <w:rsid w:val="0064622D"/>
    <w:rsid w:val="006539D5"/>
    <w:rsid w:val="00674D5D"/>
    <w:rsid w:val="00682094"/>
    <w:rsid w:val="006A7F22"/>
    <w:rsid w:val="006B0065"/>
    <w:rsid w:val="006B619D"/>
    <w:rsid w:val="006C46BF"/>
    <w:rsid w:val="006F1AEE"/>
    <w:rsid w:val="006F3F57"/>
    <w:rsid w:val="00700E3E"/>
    <w:rsid w:val="00754AF2"/>
    <w:rsid w:val="007629D9"/>
    <w:rsid w:val="007739D5"/>
    <w:rsid w:val="00787ACF"/>
    <w:rsid w:val="00797A56"/>
    <w:rsid w:val="007A52CF"/>
    <w:rsid w:val="007E6DC7"/>
    <w:rsid w:val="007F4AFA"/>
    <w:rsid w:val="00804F94"/>
    <w:rsid w:val="00810845"/>
    <w:rsid w:val="008400D4"/>
    <w:rsid w:val="00842882"/>
    <w:rsid w:val="00843129"/>
    <w:rsid w:val="008455D6"/>
    <w:rsid w:val="00861C7D"/>
    <w:rsid w:val="00874646"/>
    <w:rsid w:val="008D3962"/>
    <w:rsid w:val="008D72B7"/>
    <w:rsid w:val="009778B3"/>
    <w:rsid w:val="0099079F"/>
    <w:rsid w:val="009B3EFE"/>
    <w:rsid w:val="009C704C"/>
    <w:rsid w:val="009D16B7"/>
    <w:rsid w:val="00A04A16"/>
    <w:rsid w:val="00A2240E"/>
    <w:rsid w:val="00A44D4A"/>
    <w:rsid w:val="00A60876"/>
    <w:rsid w:val="00AB199F"/>
    <w:rsid w:val="00B00A4C"/>
    <w:rsid w:val="00B0143B"/>
    <w:rsid w:val="00B33A71"/>
    <w:rsid w:val="00B46D0F"/>
    <w:rsid w:val="00B52D03"/>
    <w:rsid w:val="00B70B69"/>
    <w:rsid w:val="00B958D0"/>
    <w:rsid w:val="00B97743"/>
    <w:rsid w:val="00BB24C1"/>
    <w:rsid w:val="00BE3BDF"/>
    <w:rsid w:val="00C040AD"/>
    <w:rsid w:val="00C11C36"/>
    <w:rsid w:val="00C3036F"/>
    <w:rsid w:val="00C75979"/>
    <w:rsid w:val="00C87C13"/>
    <w:rsid w:val="00CA21DB"/>
    <w:rsid w:val="00CD35C7"/>
    <w:rsid w:val="00D35BEA"/>
    <w:rsid w:val="00DB7917"/>
    <w:rsid w:val="00DC2741"/>
    <w:rsid w:val="00DF644A"/>
    <w:rsid w:val="00E13ED7"/>
    <w:rsid w:val="00E17972"/>
    <w:rsid w:val="00E17FB9"/>
    <w:rsid w:val="00E26A08"/>
    <w:rsid w:val="00E65996"/>
    <w:rsid w:val="00EC1692"/>
    <w:rsid w:val="00EC5DC7"/>
    <w:rsid w:val="00F36AD5"/>
    <w:rsid w:val="00F547CD"/>
    <w:rsid w:val="00F601D9"/>
    <w:rsid w:val="00F84A9F"/>
    <w:rsid w:val="00F9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1BADC"/>
  <w15:docId w15:val="{35CF473A-60F4-4987-9AC0-825F7E8B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0AD"/>
    <w:rPr>
      <w:rFonts w:ascii="Arial" w:hAnsi="Arial"/>
      <w:sz w:val="19"/>
    </w:rPr>
  </w:style>
  <w:style w:type="paragraph" w:styleId="Heading1">
    <w:name w:val="heading 1"/>
    <w:basedOn w:val="Normal"/>
    <w:next w:val="Normal"/>
    <w:qFormat/>
    <w:rsid w:val="00682094"/>
    <w:pPr>
      <w:keepNext/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F601D9"/>
    <w:pPr>
      <w:keepNext/>
      <w:keepLines/>
      <w:spacing w:before="200" w:after="120" w:line="280" w:lineRule="exact"/>
      <w:outlineLvl w:val="1"/>
    </w:pPr>
    <w:rPr>
      <w:rFonts w:ascii="Trebuchet MS" w:eastAsiaTheme="majorEastAsia" w:hAnsi="Trebuchet MS" w:cstheme="majorBidi"/>
      <w:b/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209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82094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682094"/>
  </w:style>
  <w:style w:type="paragraph" w:customStyle="1" w:styleId="Stil1">
    <w:name w:val="Stil1"/>
    <w:basedOn w:val="Footer"/>
    <w:rsid w:val="00682094"/>
    <w:rPr>
      <w:noProof/>
    </w:rPr>
  </w:style>
  <w:style w:type="character" w:styleId="PlaceholderText">
    <w:name w:val="Placeholder Text"/>
    <w:basedOn w:val="DefaultParagraphFont"/>
    <w:uiPriority w:val="99"/>
    <w:semiHidden/>
    <w:rsid w:val="00B958D0"/>
    <w:rPr>
      <w:color w:val="808080"/>
    </w:rPr>
  </w:style>
  <w:style w:type="paragraph" w:styleId="BalloonText">
    <w:name w:val="Balloon Text"/>
    <w:basedOn w:val="Normal"/>
    <w:link w:val="BalloonTextChar"/>
    <w:rsid w:val="00B958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58D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42882"/>
    <w:rPr>
      <w:sz w:val="24"/>
    </w:rPr>
  </w:style>
  <w:style w:type="paragraph" w:styleId="Title">
    <w:name w:val="Title"/>
    <w:basedOn w:val="Normal"/>
    <w:next w:val="Normal"/>
    <w:link w:val="TitleChar"/>
    <w:qFormat/>
    <w:rsid w:val="00F601D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01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rsid w:val="00F601D9"/>
    <w:rPr>
      <w:rFonts w:ascii="Trebuchet MS" w:eastAsiaTheme="majorEastAsia" w:hAnsi="Trebuchet MS" w:cstheme="majorBidi"/>
      <w:b/>
      <w:bCs/>
      <w:szCs w:val="26"/>
    </w:rPr>
  </w:style>
  <w:style w:type="character" w:customStyle="1" w:styleId="Stil2">
    <w:name w:val="Stil2"/>
    <w:basedOn w:val="DefaultParagraphFont"/>
    <w:uiPriority w:val="1"/>
    <w:rsid w:val="00F601D9"/>
    <w:rPr>
      <w:rFonts w:ascii="Trebuchet MS" w:hAnsi="Trebuchet MS"/>
      <w:b/>
      <w:i/>
      <w:sz w:val="19"/>
    </w:rPr>
  </w:style>
  <w:style w:type="paragraph" w:styleId="ListParagraph">
    <w:name w:val="List Paragraph"/>
    <w:basedOn w:val="Normal"/>
    <w:uiPriority w:val="34"/>
    <w:qFormat/>
    <w:rsid w:val="00B46D0F"/>
    <w:pPr>
      <w:ind w:left="720"/>
      <w:contextualSpacing/>
    </w:pPr>
  </w:style>
  <w:style w:type="table" w:styleId="TableGrid">
    <w:name w:val="Table Grid"/>
    <w:basedOn w:val="TableNormal"/>
    <w:rsid w:val="00B46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C040AD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2">
    <w:name w:val="Grid Table 4 Accent 2"/>
    <w:basedOn w:val="TableNormal"/>
    <w:uiPriority w:val="49"/>
    <w:rsid w:val="00C040AD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CommentReference">
    <w:name w:val="annotation reference"/>
    <w:basedOn w:val="DefaultParagraphFont"/>
    <w:semiHidden/>
    <w:unhideWhenUsed/>
    <w:rsid w:val="00990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079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07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0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079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4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rb-sxd7e-006\docprod\templates\Virke_Nota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F5499-0312-4C23-85D9-477A88462904}"/>
      </w:docPartPr>
      <w:docPartBody>
        <w:p w:rsidR="005E0613" w:rsidRDefault="009800CA">
          <w:r w:rsidRPr="00B64D5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lan Pro News">
    <w:panose1 w:val="02000603030000020004"/>
    <w:charset w:val="4D"/>
    <w:family w:val="auto"/>
    <w:notTrueType/>
    <w:pitch w:val="variable"/>
    <w:sig w:usb0="A00000FF" w:usb1="5000205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B3"/>
    <w:rsid w:val="00015B2B"/>
    <w:rsid w:val="00113685"/>
    <w:rsid w:val="001C131B"/>
    <w:rsid w:val="002C2451"/>
    <w:rsid w:val="002D6B7D"/>
    <w:rsid w:val="00385BFB"/>
    <w:rsid w:val="0043207D"/>
    <w:rsid w:val="0045081F"/>
    <w:rsid w:val="004D03E3"/>
    <w:rsid w:val="005E0613"/>
    <w:rsid w:val="006F03BC"/>
    <w:rsid w:val="00775ED6"/>
    <w:rsid w:val="00784819"/>
    <w:rsid w:val="007853B8"/>
    <w:rsid w:val="007942F8"/>
    <w:rsid w:val="00797A56"/>
    <w:rsid w:val="00805BD7"/>
    <w:rsid w:val="008A6432"/>
    <w:rsid w:val="009800CA"/>
    <w:rsid w:val="00993AE6"/>
    <w:rsid w:val="00994D56"/>
    <w:rsid w:val="009D7FD0"/>
    <w:rsid w:val="00AC1E63"/>
    <w:rsid w:val="00D1272F"/>
    <w:rsid w:val="00DE2102"/>
    <w:rsid w:val="00E64EA7"/>
    <w:rsid w:val="00F0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207D"/>
    <w:rPr>
      <w:color w:val="808080"/>
    </w:rPr>
  </w:style>
  <w:style w:type="paragraph" w:customStyle="1" w:styleId="6E23D1549CA94607BF1D72C98703B9C4">
    <w:name w:val="6E23D1549CA94607BF1D72C98703B9C4"/>
    <w:rsid w:val="00015B2B"/>
  </w:style>
  <w:style w:type="paragraph" w:customStyle="1" w:styleId="9FF6C57E00654F109052AD0291807BF9">
    <w:name w:val="9FF6C57E00654F109052AD0291807BF9"/>
    <w:rsid w:val="00015B2B"/>
  </w:style>
  <w:style w:type="paragraph" w:customStyle="1" w:styleId="027D2DB5CD2541249EF4979623AF4C59">
    <w:name w:val="027D2DB5CD2541249EF4979623AF4C59"/>
    <w:rsid w:val="002C2451"/>
  </w:style>
  <w:style w:type="paragraph" w:customStyle="1" w:styleId="5139980BC33A4FB6A7DFA84BE5691F49">
    <w:name w:val="5139980BC33A4FB6A7DFA84BE5691F49"/>
    <w:rsid w:val="002C2451"/>
  </w:style>
  <w:style w:type="paragraph" w:customStyle="1" w:styleId="04B1A0B4092C496187E33B2F643A439F">
    <w:name w:val="04B1A0B4092C496187E33B2F643A439F"/>
    <w:rsid w:val="0043207D"/>
    <w:pPr>
      <w:spacing w:after="160" w:line="259" w:lineRule="auto"/>
    </w:pPr>
  </w:style>
  <w:style w:type="paragraph" w:customStyle="1" w:styleId="B5FB3C41DA1E42A7BB2B35BD2F77815D">
    <w:name w:val="B5FB3C41DA1E42A7BB2B35BD2F77815D"/>
    <w:rsid w:val="0043207D"/>
    <w:pPr>
      <w:spacing w:after="160" w:line="259" w:lineRule="auto"/>
    </w:pPr>
  </w:style>
  <w:style w:type="paragraph" w:customStyle="1" w:styleId="E9AB38AC48F64CCB997490AB29426446">
    <w:name w:val="E9AB38AC48F64CCB997490AB29426446"/>
    <w:rsid w:val="0043207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bs:GrowBusinessDocument xmlns:gbs="http://www.software-innovation.no/growBusinessDocument" gbs:officeVersion="2007" gbs:sourceId="926387" gbs:entity="Document" gbs:templateDesignerVersion="3.1 F">
  <gbs:DocumentNumber gbs:loadFromGrowBusiness="OnProduce" gbs:saveInGrowBusiness="False" gbs:connected="true" gbs:recno="" gbs:entity="" gbs:datatype="string" gbs:key="10000"/>
  <gbs:OurRef.SearchName gbs:loadFromGrowBusiness="OnProduce" gbs:saveInGrowBusiness="False" gbs:connected="true" gbs:recno="" gbs:entity="" gbs:datatype="string" gbs:key="10001">Martin Ulvestad Østerdal</gbs:OurRef.SearchName>
  <gbs:CreatedDate gbs:loadFromGrowBusiness="OnProduce" gbs:saveInGrowBusiness="False" gbs:connected="true" gbs:recno="" gbs:entity="" gbs:datatype="date" gbs:key="10002">2018-12-17T11:51:32</gbs:CreatedDate>
  <gbs:Title gbs:loadFromGrowBusiness="OnProduce" gbs:saveInGrowBusiness="False" gbs:connected="true" gbs:recno="" gbs:entity="" gbs:datatype="string" gbs:key="10003">Mål for og organisering av Virkekonferansen 2019</gbs:Title>
</gbs:GrowBusinessDocumen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8150-F861-4EF5-A3B0-6E670D11438B}">
  <ds:schemaRefs>
    <ds:schemaRef ds:uri="http://www.software-innovation.no/growBusinessDocument"/>
  </ds:schemaRefs>
</ds:datastoreItem>
</file>

<file path=customXml/itemProps2.xml><?xml version="1.0" encoding="utf-8"?>
<ds:datastoreItem xmlns:ds="http://schemas.openxmlformats.org/officeDocument/2006/customXml" ds:itemID="{2A5A9FEF-B3F2-4545-9511-3A011AD2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rb-sxd7e-006\docprod\templates\Virke_Notat.dotx</Template>
  <TotalTime>33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</vt:lpstr>
    </vt:vector>
  </TitlesOfParts>
  <Company>HSH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Ulvestad Østerdal</dc:creator>
  <cp:lastModifiedBy>Rino Martinsen</cp:lastModifiedBy>
  <cp:revision>12</cp:revision>
  <cp:lastPrinted>2020-02-12T06:55:00Z</cp:lastPrinted>
  <dcterms:created xsi:type="dcterms:W3CDTF">2018-12-19T13:18:00Z</dcterms:created>
  <dcterms:modified xsi:type="dcterms:W3CDTF">2020-02-17T12:25:00Z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\\RB-SXD7E-006\docprod\templates\Virke_Notat.dotx</vt:lpwstr>
  </property>
  <property fmtid="{D5CDD505-2E9C-101B-9397-08002B2CF9AE}" pid="3" name="filePathOneNote">
    <vt:lpwstr>\\RB-SXD7E-006\360users\onenote\i04\rb188\</vt:lpwstr>
  </property>
  <property fmtid="{D5CDD505-2E9C-101B-9397-08002B2CF9AE}" pid="4" name="comment">
    <vt:lpwstr>Målbilde og organisering av Virkekonferansen 2019</vt:lpwstr>
  </property>
  <property fmtid="{D5CDD505-2E9C-101B-9397-08002B2CF9AE}" pid="5" name="sipTrackRevision">
    <vt:lpwstr>false</vt:lpwstr>
  </property>
  <property fmtid="{D5CDD505-2E9C-101B-9397-08002B2CF9AE}" pid="6" name="docId">
    <vt:lpwstr>926387</vt:lpwstr>
  </property>
  <property fmtid="{D5CDD505-2E9C-101B-9397-08002B2CF9AE}" pid="7" name="fileVersionId">
    <vt:lpwstr>
    </vt:lpwstr>
  </property>
  <property fmtid="{D5CDD505-2E9C-101B-9397-08002B2CF9AE}" pid="8" name="sourceId">
    <vt:lpwstr>
    </vt:lpwstr>
  </property>
  <property fmtid="{D5CDD505-2E9C-101B-9397-08002B2CF9AE}" pid="9" name="templateId">
    <vt:lpwstr>200010</vt:lpwstr>
  </property>
  <property fmtid="{D5CDD505-2E9C-101B-9397-08002B2CF9AE}" pid="10" name="module">
    <vt:lpwstr>
    </vt:lpwstr>
  </property>
  <property fmtid="{D5CDD505-2E9C-101B-9397-08002B2CF9AE}" pid="11" name="customParams">
    <vt:lpwstr>
    </vt:lpwstr>
  </property>
  <property fmtid="{D5CDD505-2E9C-101B-9397-08002B2CF9AE}" pid="12" name="external">
    <vt:lpwstr>0</vt:lpwstr>
  </property>
  <property fmtid="{D5CDD505-2E9C-101B-9397-08002B2CF9AE}" pid="13" name="ExternalControlledCheckOut">
    <vt:lpwstr>
    </vt:lpwstr>
  </property>
  <property fmtid="{D5CDD505-2E9C-101B-9397-08002B2CF9AE}" pid="14" name="createdBy">
    <vt:lpwstr>Martin Ulvestad Østerdal</vt:lpwstr>
  </property>
  <property fmtid="{D5CDD505-2E9C-101B-9397-08002B2CF9AE}" pid="15" name="modifiedBy">
    <vt:lpwstr>Martin Ulvestad Østerdal</vt:lpwstr>
  </property>
  <property fmtid="{D5CDD505-2E9C-101B-9397-08002B2CF9AE}" pid="16" name="action">
    <vt:lpwstr>edit</vt:lpwstr>
  </property>
  <property fmtid="{D5CDD505-2E9C-101B-9397-08002B2CF9AE}" pid="17" name="serverName">
    <vt:lpwstr>360virke</vt:lpwstr>
  </property>
  <property fmtid="{D5CDD505-2E9C-101B-9397-08002B2CF9AE}" pid="18" name="externalUser">
    <vt:lpwstr>
    </vt:lpwstr>
  </property>
  <property fmtid="{D5CDD505-2E9C-101B-9397-08002B2CF9AE}" pid="19" name="currentVerId">
    <vt:lpwstr>825561</vt:lpwstr>
  </property>
  <property fmtid="{D5CDD505-2E9C-101B-9397-08002B2CF9AE}" pid="20" name="Operation">
    <vt:lpwstr>CheckoutFile</vt:lpwstr>
  </property>
  <property fmtid="{D5CDD505-2E9C-101B-9397-08002B2CF9AE}" pid="21" name="BackOfficeType">
    <vt:lpwstr>growBusiness Solutions</vt:lpwstr>
  </property>
  <property fmtid="{D5CDD505-2E9C-101B-9397-08002B2CF9AE}" pid="22" name="Server">
    <vt:lpwstr>360virke</vt:lpwstr>
  </property>
  <property fmtid="{D5CDD505-2E9C-101B-9397-08002B2CF9AE}" pid="23" name="Protocol">
    <vt:lpwstr>off</vt:lpwstr>
  </property>
  <property fmtid="{D5CDD505-2E9C-101B-9397-08002B2CF9AE}" pid="24" name="Site">
    <vt:lpwstr>/locator.aspx</vt:lpwstr>
  </property>
  <property fmtid="{D5CDD505-2E9C-101B-9397-08002B2CF9AE}" pid="25" name="FileID">
    <vt:lpwstr>1095188</vt:lpwstr>
  </property>
  <property fmtid="{D5CDD505-2E9C-101B-9397-08002B2CF9AE}" pid="26" name="VerID">
    <vt:lpwstr>0</vt:lpwstr>
  </property>
  <property fmtid="{D5CDD505-2E9C-101B-9397-08002B2CF9AE}" pid="27" name="FilePath">
    <vt:lpwstr>\\RB-SXD7E-006\360users\work\i04\rb188</vt:lpwstr>
  </property>
  <property fmtid="{D5CDD505-2E9C-101B-9397-08002B2CF9AE}" pid="28" name="FileName">
    <vt:lpwstr>18-35230 Målbilde og organisering av Virkekonferansen 2019 1095188_825561_0.DOCX</vt:lpwstr>
  </property>
  <property fmtid="{D5CDD505-2E9C-101B-9397-08002B2CF9AE}" pid="29" name="FullFileName">
    <vt:lpwstr>\\RB-SXD7E-006\360users\work\i04\rb188\18-35230 Målbilde og organisering av Virkekonferansen 2019 1095188_825561_0.DOCX</vt:lpwstr>
  </property>
</Properties>
</file>